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3AE0E7" w14:textId="3A7BCF78" w:rsidR="00505FE4" w:rsidRPr="00DF20FC" w:rsidRDefault="00505FE4" w:rsidP="00A4490B">
      <w:pPr>
        <w:pStyle w:val="Tytu"/>
        <w:ind w:right="707"/>
        <w:jc w:val="left"/>
        <w:rPr>
          <w:szCs w:val="24"/>
        </w:rPr>
      </w:pPr>
    </w:p>
    <w:p w14:paraId="05D3022C" w14:textId="77777777" w:rsidR="00505FE4" w:rsidRPr="00DF20FC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DF20FC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DF20FC" w14:paraId="6A6DFD22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0B06F607" w14:textId="77777777" w:rsidR="00505FE4" w:rsidRPr="00DF20FC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D62A6" w14:textId="77777777" w:rsidR="00B22CBD" w:rsidRDefault="00505FE4" w:rsidP="00F77DC4">
            <w:pPr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 xml:space="preserve">Nazwa modułu (bloku przedmiotów): </w:t>
            </w:r>
          </w:p>
          <w:p w14:paraId="25192C2F" w14:textId="15F753D9" w:rsidR="00062C26" w:rsidRPr="00DF20FC" w:rsidRDefault="00062C26" w:rsidP="00F77DC4">
            <w:pPr>
              <w:rPr>
                <w:sz w:val="24"/>
                <w:szCs w:val="24"/>
              </w:rPr>
            </w:pPr>
            <w:r w:rsidRPr="00DF20FC">
              <w:rPr>
                <w:b/>
                <w:sz w:val="24"/>
                <w:szCs w:val="24"/>
              </w:rPr>
              <w:t>MATEMATYKA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51C0BF0B" w14:textId="5336D7F6" w:rsidR="00505FE4" w:rsidRPr="00DF20FC" w:rsidRDefault="00505FE4" w:rsidP="00F77DC4">
            <w:pPr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Kod modułu:</w:t>
            </w:r>
            <w:r w:rsidR="00062C26" w:rsidRPr="00DF20FC">
              <w:rPr>
                <w:sz w:val="24"/>
                <w:szCs w:val="24"/>
              </w:rPr>
              <w:t xml:space="preserve"> M1</w:t>
            </w:r>
          </w:p>
        </w:tc>
      </w:tr>
      <w:tr w:rsidR="00505FE4" w:rsidRPr="00DF20FC" w14:paraId="5F55D948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894F006" w14:textId="77777777" w:rsidR="00505FE4" w:rsidRPr="00DF20F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D0F3" w14:textId="78B93C9B" w:rsidR="00505FE4" w:rsidRPr="00DF20FC" w:rsidRDefault="00505FE4" w:rsidP="00DF20FC">
            <w:pPr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 xml:space="preserve">Nazwa przedmiotu: </w:t>
            </w:r>
            <w:r w:rsidR="00DF20FC" w:rsidRPr="00DF20FC">
              <w:rPr>
                <w:sz w:val="24"/>
                <w:szCs w:val="24"/>
              </w:rPr>
              <w:br/>
            </w:r>
            <w:r w:rsidR="00062C26" w:rsidRPr="00DF20FC">
              <w:rPr>
                <w:b/>
                <w:sz w:val="24"/>
                <w:szCs w:val="24"/>
              </w:rPr>
              <w:t>Metody probabilistyczne i statystyka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2695E3EE" w14:textId="711C23AF" w:rsidR="00505FE4" w:rsidRPr="00DF20FC" w:rsidRDefault="00505FE4" w:rsidP="00F77DC4">
            <w:pPr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Kod przedmiotu:</w:t>
            </w:r>
            <w:r w:rsidR="00062C26" w:rsidRPr="00DF20FC">
              <w:rPr>
                <w:sz w:val="24"/>
                <w:szCs w:val="24"/>
              </w:rPr>
              <w:t xml:space="preserve"> M1-5</w:t>
            </w:r>
          </w:p>
        </w:tc>
      </w:tr>
      <w:tr w:rsidR="00505FE4" w:rsidRPr="00DF20FC" w14:paraId="148761E9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B7D855B" w14:textId="77777777" w:rsidR="00505FE4" w:rsidRPr="00DF20F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971EAF9" w14:textId="77777777" w:rsidR="00505FE4" w:rsidRPr="00DF20FC" w:rsidRDefault="00505FE4" w:rsidP="00F77DC4">
            <w:pPr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Nazwa jednostki organizacyjnej prowadzącej przedmiot / moduł:</w:t>
            </w:r>
          </w:p>
          <w:p w14:paraId="42501020" w14:textId="77777777" w:rsidR="00505FE4" w:rsidRPr="00DF20FC" w:rsidRDefault="00A0655B" w:rsidP="00F77DC4">
            <w:pPr>
              <w:rPr>
                <w:b/>
                <w:sz w:val="24"/>
                <w:szCs w:val="24"/>
              </w:rPr>
            </w:pPr>
            <w:r w:rsidRPr="00DF20FC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DF20FC" w14:paraId="3392829E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8C3E9A8" w14:textId="77777777" w:rsidR="00505FE4" w:rsidRPr="00DF20F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E7ACD7" w14:textId="77777777" w:rsidR="00505FE4" w:rsidRPr="00DF20FC" w:rsidRDefault="00505FE4" w:rsidP="00F77DC4">
            <w:pPr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Nazwa kierunku:</w:t>
            </w:r>
          </w:p>
          <w:p w14:paraId="18DEBA01" w14:textId="41FAAB12" w:rsidR="00505FE4" w:rsidRPr="00DF20FC" w:rsidRDefault="00062C26" w:rsidP="00F77DC4">
            <w:pPr>
              <w:rPr>
                <w:b/>
                <w:sz w:val="24"/>
                <w:szCs w:val="24"/>
              </w:rPr>
            </w:pPr>
            <w:r w:rsidRPr="00DF20FC">
              <w:rPr>
                <w:b/>
                <w:sz w:val="24"/>
                <w:szCs w:val="24"/>
              </w:rPr>
              <w:t>INFORMATYKA</w:t>
            </w:r>
          </w:p>
        </w:tc>
      </w:tr>
      <w:tr w:rsidR="00505FE4" w:rsidRPr="00DF20FC" w14:paraId="11A19A67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A9C177" w14:textId="77777777" w:rsidR="00505FE4" w:rsidRPr="00DF20F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6FB273" w14:textId="77777777" w:rsidR="00505FE4" w:rsidRPr="00DF20FC" w:rsidRDefault="00505FE4" w:rsidP="00F77DC4">
            <w:pPr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Nazwa specjalności:</w:t>
            </w:r>
            <w:r w:rsidR="00A0655B" w:rsidRPr="00DF20FC">
              <w:rPr>
                <w:sz w:val="24"/>
                <w:szCs w:val="24"/>
              </w:rPr>
              <w:t xml:space="preserve"> /niewłaściwe skasować/</w:t>
            </w:r>
          </w:p>
          <w:p w14:paraId="1D1D8C71" w14:textId="252BF227" w:rsidR="00505FE4" w:rsidRPr="00DF20FC" w:rsidRDefault="00A0655B" w:rsidP="00F77DC4">
            <w:pPr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Administracja systemów i sieci komputerowych</w:t>
            </w:r>
            <w:r w:rsidRPr="00DF20FC">
              <w:rPr>
                <w:sz w:val="24"/>
                <w:szCs w:val="24"/>
              </w:rPr>
              <w:br/>
              <w:t>Projektowanie baz danych i oprogramowanie użytkowe</w:t>
            </w:r>
          </w:p>
        </w:tc>
      </w:tr>
      <w:tr w:rsidR="00062C26" w:rsidRPr="00DF20FC" w14:paraId="1E23563F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FAD229A" w14:textId="77777777" w:rsidR="00062C26" w:rsidRPr="00DF20FC" w:rsidRDefault="00062C26" w:rsidP="00062C26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19A6" w14:textId="77777777" w:rsidR="00062C26" w:rsidRPr="00DF20FC" w:rsidRDefault="00062C26" w:rsidP="00062C26">
            <w:pPr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Forma studiów:</w:t>
            </w:r>
          </w:p>
          <w:p w14:paraId="4157B7BE" w14:textId="69359E97" w:rsidR="00062C26" w:rsidRPr="00DF20FC" w:rsidRDefault="00062C26" w:rsidP="00062C26">
            <w:pPr>
              <w:rPr>
                <w:sz w:val="24"/>
                <w:szCs w:val="24"/>
              </w:rPr>
            </w:pPr>
            <w:r w:rsidRPr="00DF20FC">
              <w:rPr>
                <w:b/>
                <w:sz w:val="24"/>
                <w:szCs w:val="24"/>
              </w:rPr>
              <w:t xml:space="preserve">niestacjonarne 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E3EB" w14:textId="77777777" w:rsidR="00062C26" w:rsidRPr="00DF20FC" w:rsidRDefault="00062C26" w:rsidP="00062C26">
            <w:pPr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Profil kształcenia:</w:t>
            </w:r>
          </w:p>
          <w:p w14:paraId="326ADF13" w14:textId="4E6178C6" w:rsidR="00062C26" w:rsidRPr="00DF20FC" w:rsidRDefault="00062C26" w:rsidP="00062C26">
            <w:pPr>
              <w:rPr>
                <w:sz w:val="24"/>
                <w:szCs w:val="24"/>
              </w:rPr>
            </w:pPr>
            <w:r w:rsidRPr="00DF20FC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39927CB" w14:textId="77777777" w:rsidR="00062C26" w:rsidRPr="00DF20FC" w:rsidRDefault="00062C26" w:rsidP="00062C26">
            <w:pPr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Poziom kształcenia:</w:t>
            </w:r>
          </w:p>
          <w:p w14:paraId="48FC9D17" w14:textId="35988AE3" w:rsidR="00062C26" w:rsidRPr="00DF20FC" w:rsidRDefault="00062C26" w:rsidP="00062C26">
            <w:pPr>
              <w:rPr>
                <w:sz w:val="24"/>
                <w:szCs w:val="24"/>
              </w:rPr>
            </w:pPr>
            <w:r w:rsidRPr="00DF20FC">
              <w:rPr>
                <w:b/>
                <w:sz w:val="24"/>
                <w:szCs w:val="24"/>
              </w:rPr>
              <w:t>STUDIA I STOPNIA</w:t>
            </w:r>
          </w:p>
        </w:tc>
      </w:tr>
      <w:tr w:rsidR="00062C26" w:rsidRPr="00DF20FC" w14:paraId="339C1A0A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CB06F06" w14:textId="77777777" w:rsidR="00062C26" w:rsidRPr="00DF20FC" w:rsidRDefault="00062C26" w:rsidP="00062C26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EEC5" w14:textId="77777777" w:rsidR="00062C26" w:rsidRPr="00DF20FC" w:rsidRDefault="00062C26" w:rsidP="00062C26">
            <w:pPr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 xml:space="preserve">Rok / semestr: </w:t>
            </w:r>
          </w:p>
          <w:p w14:paraId="45CF586A" w14:textId="1618E046" w:rsidR="00062C26" w:rsidRPr="00DF20FC" w:rsidRDefault="00062C26" w:rsidP="00062C26">
            <w:pPr>
              <w:rPr>
                <w:b/>
                <w:sz w:val="24"/>
                <w:szCs w:val="24"/>
              </w:rPr>
            </w:pPr>
            <w:r w:rsidRPr="00DF20FC">
              <w:rPr>
                <w:b/>
                <w:sz w:val="24"/>
                <w:szCs w:val="24"/>
              </w:rPr>
              <w:t>3/5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95B3" w14:textId="77777777" w:rsidR="00062C26" w:rsidRPr="00DF20FC" w:rsidRDefault="00062C26" w:rsidP="00062C26">
            <w:pPr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Status przedmiotu /modułu:</w:t>
            </w:r>
          </w:p>
          <w:p w14:paraId="463634FC" w14:textId="3B5BDDAD" w:rsidR="00062C26" w:rsidRPr="00DF20FC" w:rsidRDefault="00062C26" w:rsidP="00062C26">
            <w:pPr>
              <w:rPr>
                <w:b/>
                <w:sz w:val="24"/>
                <w:szCs w:val="24"/>
              </w:rPr>
            </w:pPr>
            <w:r w:rsidRPr="00DF20FC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541408" w14:textId="77777777" w:rsidR="00062C26" w:rsidRPr="00DF20FC" w:rsidRDefault="00062C26" w:rsidP="00062C26">
            <w:pPr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Język przedmiotu / modułu:</w:t>
            </w:r>
          </w:p>
          <w:p w14:paraId="6FFC0D6E" w14:textId="0A915D1D" w:rsidR="00062C26" w:rsidRPr="00DF20FC" w:rsidRDefault="00062C26" w:rsidP="00062C26">
            <w:pPr>
              <w:rPr>
                <w:b/>
                <w:sz w:val="24"/>
                <w:szCs w:val="24"/>
              </w:rPr>
            </w:pPr>
            <w:r w:rsidRPr="00DF20FC">
              <w:rPr>
                <w:b/>
                <w:sz w:val="24"/>
                <w:szCs w:val="24"/>
              </w:rPr>
              <w:t>polski</w:t>
            </w:r>
          </w:p>
        </w:tc>
      </w:tr>
      <w:tr w:rsidR="00505FE4" w:rsidRPr="00DF20FC" w14:paraId="196ED70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69FCCD3" w14:textId="77777777" w:rsidR="00505FE4" w:rsidRPr="00DF20F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1704D" w14:textId="77777777" w:rsidR="00505FE4" w:rsidRPr="00DF20FC" w:rsidRDefault="00505FE4" w:rsidP="00F77DC4">
            <w:pPr>
              <w:rPr>
                <w:sz w:val="24"/>
                <w:szCs w:val="24"/>
              </w:rPr>
            </w:pPr>
          </w:p>
          <w:p w14:paraId="6FBE15E8" w14:textId="77777777" w:rsidR="00505FE4" w:rsidRPr="00DF20FC" w:rsidRDefault="00505FE4" w:rsidP="00F77DC4">
            <w:pPr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B609C" w14:textId="77777777" w:rsidR="00505FE4" w:rsidRPr="00DF20FC" w:rsidRDefault="00505FE4" w:rsidP="00F77DC4">
            <w:pPr>
              <w:jc w:val="center"/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64046" w14:textId="77777777" w:rsidR="00505FE4" w:rsidRPr="00DF20FC" w:rsidRDefault="00505FE4" w:rsidP="00F77DC4">
            <w:pPr>
              <w:jc w:val="center"/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CA414" w14:textId="77777777" w:rsidR="00505FE4" w:rsidRPr="00DF20FC" w:rsidRDefault="00505FE4" w:rsidP="00F77DC4">
            <w:pPr>
              <w:jc w:val="center"/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F8DA0" w14:textId="77777777" w:rsidR="00505FE4" w:rsidRPr="00DF20FC" w:rsidRDefault="00505FE4" w:rsidP="00F77DC4">
            <w:pPr>
              <w:jc w:val="center"/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8FE6E" w14:textId="77777777" w:rsidR="00505FE4" w:rsidRPr="00DF20FC" w:rsidRDefault="00505FE4" w:rsidP="00F77DC4">
            <w:pPr>
              <w:jc w:val="center"/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4158A7F" w14:textId="77777777" w:rsidR="00505FE4" w:rsidRPr="00DF20FC" w:rsidRDefault="00505FE4" w:rsidP="00F77DC4">
            <w:pPr>
              <w:jc w:val="center"/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 xml:space="preserve">inne </w:t>
            </w:r>
            <w:r w:rsidRPr="00DF20FC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DF20FC" w14:paraId="3EA582CC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C3BAD16" w14:textId="77777777" w:rsidR="00505FE4" w:rsidRPr="00DF20F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86C0FC4" w14:textId="77777777" w:rsidR="00505FE4" w:rsidRPr="00DF20FC" w:rsidRDefault="00505FE4" w:rsidP="00F77DC4">
            <w:pPr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A5A5D2" w14:textId="1D77A88F" w:rsidR="00505FE4" w:rsidRPr="00DF20FC" w:rsidRDefault="00062C26" w:rsidP="00F77DC4">
            <w:pPr>
              <w:jc w:val="center"/>
              <w:rPr>
                <w:b/>
                <w:sz w:val="24"/>
                <w:szCs w:val="24"/>
              </w:rPr>
            </w:pPr>
            <w:r w:rsidRPr="00DF20FC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D75E66" w14:textId="5B77D458" w:rsidR="00505FE4" w:rsidRPr="00DF20FC" w:rsidRDefault="00062C26" w:rsidP="00F77DC4">
            <w:pPr>
              <w:jc w:val="center"/>
              <w:rPr>
                <w:b/>
                <w:sz w:val="24"/>
                <w:szCs w:val="24"/>
              </w:rPr>
            </w:pPr>
            <w:r w:rsidRPr="00DF20FC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4D6B95" w14:textId="77777777" w:rsidR="00505FE4" w:rsidRPr="00DF20FC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252F23" w14:textId="77777777" w:rsidR="00505FE4" w:rsidRPr="00DF20FC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8E1CDE" w14:textId="77777777" w:rsidR="00505FE4" w:rsidRPr="00DF20FC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F6519C" w14:textId="77777777" w:rsidR="00505FE4" w:rsidRPr="00DF20FC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6E979DA2" w14:textId="77777777" w:rsidR="00505FE4" w:rsidRPr="00DF20FC" w:rsidRDefault="00505FE4" w:rsidP="00505FE4">
      <w:pPr>
        <w:rPr>
          <w:sz w:val="24"/>
          <w:szCs w:val="24"/>
        </w:rPr>
      </w:pPr>
    </w:p>
    <w:p w14:paraId="4987324F" w14:textId="77777777" w:rsidR="00505FE4" w:rsidRPr="00DF20FC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062C26" w:rsidRPr="00DF20FC" w14:paraId="5F1B2F28" w14:textId="77777777" w:rsidTr="00612089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1CE40" w14:textId="77777777" w:rsidR="00062C26" w:rsidRPr="00DF20FC" w:rsidRDefault="00062C26" w:rsidP="00062C26">
            <w:pPr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Koordynator przedmiotu / modułu*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724703" w14:textId="627F1AA2" w:rsidR="00062C26" w:rsidRPr="00DF20FC" w:rsidRDefault="00062C26" w:rsidP="00062C26">
            <w:pPr>
              <w:rPr>
                <w:sz w:val="24"/>
                <w:szCs w:val="24"/>
              </w:rPr>
            </w:pPr>
            <w:r w:rsidRPr="00DF20FC">
              <w:rPr>
                <w:b/>
                <w:bCs/>
                <w:sz w:val="24"/>
                <w:szCs w:val="24"/>
              </w:rPr>
              <w:t>mgr inż. Dorota Żarek</w:t>
            </w:r>
          </w:p>
        </w:tc>
      </w:tr>
      <w:tr w:rsidR="00062C26" w:rsidRPr="00DF20FC" w14:paraId="7AE4B697" w14:textId="77777777" w:rsidTr="00612089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CEF1E" w14:textId="77777777" w:rsidR="00062C26" w:rsidRPr="00DF20FC" w:rsidRDefault="00062C26" w:rsidP="00062C26">
            <w:pPr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Prowadzący zajęcia*</w:t>
            </w:r>
          </w:p>
          <w:p w14:paraId="0C9E26B9" w14:textId="77777777" w:rsidR="00062C26" w:rsidRPr="00DF20FC" w:rsidRDefault="00062C26" w:rsidP="00062C26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402C00" w14:textId="412DB65B" w:rsidR="00062C26" w:rsidRPr="00DF20FC" w:rsidRDefault="00062C26" w:rsidP="00062C26">
            <w:pPr>
              <w:rPr>
                <w:sz w:val="24"/>
                <w:szCs w:val="24"/>
              </w:rPr>
            </w:pPr>
            <w:r w:rsidRPr="00DF20FC">
              <w:rPr>
                <w:b/>
                <w:bCs/>
                <w:sz w:val="24"/>
                <w:szCs w:val="24"/>
              </w:rPr>
              <w:t>mgr inż. Dorota Żarek</w:t>
            </w:r>
          </w:p>
        </w:tc>
      </w:tr>
      <w:tr w:rsidR="00062C26" w:rsidRPr="00DF20FC" w14:paraId="789E9C1D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DC0B5" w14:textId="77777777" w:rsidR="00062C26" w:rsidRPr="00DF20FC" w:rsidRDefault="00062C26" w:rsidP="00062C26">
            <w:pPr>
              <w:spacing w:before="120" w:after="120"/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90A7D4" w14:textId="77777777" w:rsidR="00062C26" w:rsidRPr="00DF20FC" w:rsidRDefault="00062C26" w:rsidP="00062C26">
            <w:pPr>
              <w:spacing w:before="60" w:after="60" w:line="240" w:lineRule="atLeast"/>
              <w:rPr>
                <w:rStyle w:val="wrtext"/>
                <w:sz w:val="24"/>
                <w:szCs w:val="24"/>
              </w:rPr>
            </w:pPr>
            <w:r w:rsidRPr="00DF20FC">
              <w:rPr>
                <w:rStyle w:val="wrtext"/>
                <w:sz w:val="24"/>
                <w:szCs w:val="24"/>
              </w:rPr>
              <w:t>Przedstawienie podstaw rachunku prawdopodobieństwa, statystyki matematycznej i procesów losowych.</w:t>
            </w:r>
          </w:p>
          <w:p w14:paraId="7A834402" w14:textId="77777777" w:rsidR="00062C26" w:rsidRPr="00DF20FC" w:rsidRDefault="00062C26" w:rsidP="00062C26">
            <w:pPr>
              <w:spacing w:before="60" w:after="60" w:line="240" w:lineRule="atLeast"/>
              <w:rPr>
                <w:rStyle w:val="wrtext"/>
                <w:sz w:val="24"/>
                <w:szCs w:val="24"/>
              </w:rPr>
            </w:pPr>
            <w:r w:rsidRPr="00DF20FC">
              <w:rPr>
                <w:rStyle w:val="wrtext"/>
                <w:sz w:val="24"/>
                <w:szCs w:val="24"/>
              </w:rPr>
              <w:t xml:space="preserve">Nauczenie modelowania i oceny zjawisk losowych związanych z  niezawodnością  i obsługą prostych układów informatycznych  na poziomie sprzętu i oprogramowania, z wykorzystaniem rachunku prawdopodobieństwa i metod analizy statystycznej. </w:t>
            </w:r>
          </w:p>
          <w:p w14:paraId="18D4F252" w14:textId="77777777" w:rsidR="00062C26" w:rsidRPr="00DF20FC" w:rsidRDefault="00062C26" w:rsidP="00062C26">
            <w:pPr>
              <w:spacing w:before="60" w:after="60" w:line="240" w:lineRule="atLeast"/>
              <w:rPr>
                <w:rStyle w:val="wrtext"/>
                <w:sz w:val="24"/>
                <w:szCs w:val="24"/>
              </w:rPr>
            </w:pPr>
            <w:r w:rsidRPr="00DF20FC">
              <w:rPr>
                <w:rStyle w:val="wrtext"/>
                <w:sz w:val="24"/>
                <w:szCs w:val="24"/>
              </w:rPr>
              <w:t>Uzupełnienie i poprawienie umiejętności w posługiwaniu się matematyką w analizie zagadnień inżynierskich, ze szczególnym odniesieniem do informatyki stosowanej.</w:t>
            </w:r>
          </w:p>
          <w:p w14:paraId="3C60F55A" w14:textId="77777777" w:rsidR="00062C26" w:rsidRPr="00DF20FC" w:rsidRDefault="00062C26" w:rsidP="00062C26">
            <w:pPr>
              <w:spacing w:before="60" w:after="60" w:line="240" w:lineRule="atLeast"/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Efekty kształcenia i umiejętności:</w:t>
            </w:r>
          </w:p>
          <w:p w14:paraId="6EB1550F" w14:textId="77777777" w:rsidR="00062C26" w:rsidRPr="00DF20FC" w:rsidRDefault="00062C26" w:rsidP="00062C26">
            <w:pPr>
              <w:spacing w:before="60" w:after="60" w:line="240" w:lineRule="atLeast"/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 xml:space="preserve">Zastosowanie aparatu probabilistycznego do opisu zagadnień niezawodnościowych układów technicznych; w tym do obliczania prawdopodobieństw zdarzeń, wartości oczekiwanej i odchylenia standardowego. </w:t>
            </w:r>
          </w:p>
          <w:p w14:paraId="241918B6" w14:textId="77777777" w:rsidR="00062C26" w:rsidRPr="00DF20FC" w:rsidRDefault="00062C26" w:rsidP="00062C26">
            <w:pPr>
              <w:spacing w:before="60" w:after="60" w:line="240" w:lineRule="atLeast"/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Kompetencje:</w:t>
            </w:r>
          </w:p>
          <w:p w14:paraId="6316B159" w14:textId="71D5C61F" w:rsidR="00062C26" w:rsidRPr="00DF20FC" w:rsidRDefault="00062C26" w:rsidP="00062C26">
            <w:pPr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 xml:space="preserve">Obliczanie niezawodności prostych układów sprzętowych i systemów programowych. Umiejętność przeprowadzenia prostych </w:t>
            </w:r>
            <w:proofErr w:type="spellStart"/>
            <w:r w:rsidRPr="00DF20FC">
              <w:rPr>
                <w:sz w:val="24"/>
                <w:szCs w:val="24"/>
              </w:rPr>
              <w:t>wnioskowań</w:t>
            </w:r>
            <w:proofErr w:type="spellEnd"/>
            <w:r w:rsidRPr="00DF20FC">
              <w:rPr>
                <w:sz w:val="24"/>
                <w:szCs w:val="24"/>
              </w:rPr>
              <w:t xml:space="preserve">  statystycznych, prognoz, analizy statystycznej pomiaru, analizy wydajności prostych układów sprzętowo-programowych i analizy algorytmów pod względem średniego zachowania.</w:t>
            </w:r>
          </w:p>
        </w:tc>
      </w:tr>
      <w:tr w:rsidR="00062C26" w:rsidRPr="00DF20FC" w14:paraId="10745127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7D7FD3E" w14:textId="77777777" w:rsidR="00062C26" w:rsidRPr="00DF20FC" w:rsidRDefault="00062C26" w:rsidP="00062C26">
            <w:pPr>
              <w:spacing w:before="120" w:after="120"/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41B2557" w14:textId="2B740BCE" w:rsidR="00062C26" w:rsidRPr="00DF20FC" w:rsidRDefault="00062C26" w:rsidP="00062C26">
            <w:pPr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Znajomość matematyki w  zakresie analizy matematycznej i algebry liniowej.</w:t>
            </w:r>
          </w:p>
        </w:tc>
      </w:tr>
    </w:tbl>
    <w:p w14:paraId="5959F0C6" w14:textId="77777777" w:rsidR="00505FE4" w:rsidRPr="00DF20FC" w:rsidRDefault="00505FE4" w:rsidP="00505FE4">
      <w:pPr>
        <w:pStyle w:val="Tekstprzypisudolnego"/>
        <w:ind w:left="142" w:right="-993" w:hanging="142"/>
        <w:jc w:val="both"/>
        <w:rPr>
          <w:i/>
          <w:iCs/>
          <w:sz w:val="24"/>
          <w:szCs w:val="24"/>
        </w:rPr>
      </w:pPr>
      <w:r w:rsidRPr="00DF20FC">
        <w:rPr>
          <w:i/>
          <w:iCs/>
          <w:sz w:val="24"/>
          <w:szCs w:val="24"/>
        </w:rPr>
        <w:lastRenderedPageBreak/>
        <w:t xml:space="preserve">* Zmiany koordynatora przedmiotu oraz prowadzącego zajęcia dokonuje Dyrektor Instytut po akceptacji Prorektora ds. Kształcenia. </w:t>
      </w:r>
    </w:p>
    <w:p w14:paraId="6A76D131" w14:textId="77777777" w:rsidR="00505FE4" w:rsidRPr="00DF20FC" w:rsidRDefault="00505FE4" w:rsidP="00505FE4">
      <w:pPr>
        <w:pStyle w:val="Tekstprzypisudolnego"/>
        <w:ind w:left="142" w:right="-993" w:hanging="142"/>
        <w:jc w:val="both"/>
        <w:rPr>
          <w:i/>
          <w:iCs/>
          <w:sz w:val="24"/>
          <w:szCs w:val="24"/>
        </w:rPr>
      </w:pPr>
      <w:r w:rsidRPr="00DF20FC">
        <w:rPr>
          <w:i/>
          <w:iCs/>
          <w:sz w:val="24"/>
          <w:szCs w:val="24"/>
        </w:rPr>
        <w:t xml:space="preserve">   Nowy koordynator przedmiotu oraz prowadzący przedmiot potwierdza zapoznanie się z treściami zawartymi w karcie przedmiotu.</w:t>
      </w:r>
    </w:p>
    <w:p w14:paraId="6B4428E7" w14:textId="77777777" w:rsidR="00505FE4" w:rsidRPr="00DF20FC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:rsidRPr="00DF20FC" w14:paraId="6CFA5ABC" w14:textId="77777777" w:rsidTr="00F77DC4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30E21989" w14:textId="77777777" w:rsidR="00505FE4" w:rsidRPr="00DF20FC" w:rsidRDefault="00505FE4" w:rsidP="00F77DC4">
            <w:pPr>
              <w:jc w:val="center"/>
              <w:rPr>
                <w:sz w:val="24"/>
                <w:szCs w:val="24"/>
              </w:rPr>
            </w:pPr>
            <w:r w:rsidRPr="00DF20FC"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:rsidRPr="00DF20FC" w14:paraId="3C5DBAB6" w14:textId="77777777" w:rsidTr="00F77DC4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77C074" w14:textId="77777777" w:rsidR="00505FE4" w:rsidRPr="00DF20FC" w:rsidRDefault="00505FE4" w:rsidP="00F77DC4">
            <w:pPr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C1EFA2F" w14:textId="77777777" w:rsidR="00505FE4" w:rsidRPr="00DF20FC" w:rsidRDefault="00505FE4" w:rsidP="00F77DC4">
            <w:pPr>
              <w:jc w:val="center"/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B70A0F5" w14:textId="77777777" w:rsidR="00505FE4" w:rsidRPr="00DF20FC" w:rsidRDefault="00505FE4" w:rsidP="00F77DC4">
            <w:pPr>
              <w:jc w:val="center"/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 xml:space="preserve">Kod kierunkowego efektu </w:t>
            </w:r>
          </w:p>
          <w:p w14:paraId="5ADBC692" w14:textId="77777777" w:rsidR="00505FE4" w:rsidRPr="00DF20FC" w:rsidRDefault="00505FE4" w:rsidP="00F77DC4">
            <w:pPr>
              <w:jc w:val="center"/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uczenia się</w:t>
            </w:r>
          </w:p>
        </w:tc>
      </w:tr>
      <w:tr w:rsidR="005A072D" w:rsidRPr="00DF20FC" w14:paraId="5605591F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D2715" w14:textId="5A1EEAFA" w:rsidR="005A072D" w:rsidRPr="00DF20FC" w:rsidRDefault="005A072D" w:rsidP="005A072D">
            <w:pPr>
              <w:jc w:val="center"/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294DDD" w14:textId="77777777" w:rsidR="005A072D" w:rsidRPr="00DF20FC" w:rsidRDefault="005A072D" w:rsidP="005A072D">
            <w:pPr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zna podstawy probabilistyki w zakresie rachunku prawdopodobieństwa, statystyki i procesów losowych oraz interpretacje probabilistyki w odniesieniu do niektórych zjawisk rzeczywistych, zwłaszcza związanych z informatyką</w:t>
            </w:r>
          </w:p>
          <w:p w14:paraId="23B10AED" w14:textId="1E9CF758" w:rsidR="005A072D" w:rsidRPr="00DF20FC" w:rsidRDefault="005A072D" w:rsidP="005A072D">
            <w:pPr>
              <w:rPr>
                <w:sz w:val="24"/>
                <w:szCs w:val="24"/>
              </w:rPr>
            </w:pPr>
            <w:r w:rsidRPr="00DF20FC">
              <w:rPr>
                <w:b/>
                <w:sz w:val="24"/>
                <w:szCs w:val="24"/>
              </w:rPr>
              <w:t>[ ze szczególnym uwzględnieniem projektowania, wykonania i użytkowania systemów informatycznych. ]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FCE5B6" w14:textId="06C9BFB7" w:rsidR="005A072D" w:rsidRPr="00DF20FC" w:rsidRDefault="005A072D" w:rsidP="005A072D">
            <w:pPr>
              <w:jc w:val="center"/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K_W01</w:t>
            </w:r>
          </w:p>
        </w:tc>
      </w:tr>
      <w:tr w:rsidR="005A072D" w:rsidRPr="00DF20FC" w14:paraId="61D9AD03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8EA95" w14:textId="04CC93AB" w:rsidR="005A072D" w:rsidRPr="00DF20FC" w:rsidRDefault="005A072D" w:rsidP="005A072D">
            <w:pPr>
              <w:jc w:val="center"/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49C5D6" w14:textId="77777777" w:rsidR="005A072D" w:rsidRPr="00DF20FC" w:rsidRDefault="005A072D" w:rsidP="005A072D">
            <w:pPr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 xml:space="preserve">ma rozszerzoną wiedzę z analizy matematycznej i algebry liniowej o zastosowania do niektórych zagadnień rzeczywistych, zwłaszcza do przetwarzania danych w obliczeniach przybliżonych </w:t>
            </w:r>
          </w:p>
          <w:p w14:paraId="708C1451" w14:textId="24377DDB" w:rsidR="005A072D" w:rsidRPr="00DF20FC" w:rsidRDefault="005A072D" w:rsidP="005A072D">
            <w:pPr>
              <w:rPr>
                <w:sz w:val="24"/>
                <w:szCs w:val="24"/>
              </w:rPr>
            </w:pPr>
            <w:r w:rsidRPr="00DF20FC">
              <w:rPr>
                <w:b/>
                <w:sz w:val="24"/>
                <w:szCs w:val="24"/>
              </w:rPr>
              <w:t xml:space="preserve"> [w porównaniu do wiedzy uzyskanej w ramach przedmiotów: analiza matematyczna, algebra liniowa]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F45E7D" w14:textId="7FE40F99" w:rsidR="005A072D" w:rsidRPr="00DF20FC" w:rsidRDefault="005A072D" w:rsidP="005A072D">
            <w:pPr>
              <w:jc w:val="center"/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K_W01</w:t>
            </w:r>
          </w:p>
        </w:tc>
      </w:tr>
      <w:tr w:rsidR="005A072D" w:rsidRPr="00DF20FC" w14:paraId="3A0FF5B6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F307E" w14:textId="6B376700" w:rsidR="005A072D" w:rsidRPr="00DF20FC" w:rsidRDefault="005A072D" w:rsidP="005A072D">
            <w:pPr>
              <w:jc w:val="center"/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843AE7" w14:textId="4777661B" w:rsidR="005A072D" w:rsidRPr="00DF20FC" w:rsidRDefault="005A072D" w:rsidP="005A072D">
            <w:pPr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zna interpretację częstościową prawdopodobieństwa dla zjawisk powtarzalnych i interpretację prawdopodobieństwa jako miary szans prawdziwości zdań o nieznanych faktach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D45D66" w14:textId="4A95046E" w:rsidR="005A072D" w:rsidRPr="00DF20FC" w:rsidRDefault="005A072D" w:rsidP="005A072D">
            <w:pPr>
              <w:jc w:val="center"/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K_W06</w:t>
            </w:r>
          </w:p>
        </w:tc>
      </w:tr>
      <w:tr w:rsidR="005A072D" w:rsidRPr="00DF20FC" w14:paraId="3AAB3CFE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210ED" w14:textId="51D7DC02" w:rsidR="005A072D" w:rsidRPr="00DF20FC" w:rsidRDefault="005A072D" w:rsidP="005A072D">
            <w:pPr>
              <w:jc w:val="center"/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60045B" w14:textId="61200FB7" w:rsidR="005A072D" w:rsidRPr="00DF20FC" w:rsidRDefault="005A072D" w:rsidP="005A072D">
            <w:pPr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zna podstawowe algorytmy statystyki i zakres ich stosowalności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93C9A3" w14:textId="2607DB44" w:rsidR="005A072D" w:rsidRPr="00DF20FC" w:rsidRDefault="005A072D" w:rsidP="005A072D">
            <w:pPr>
              <w:jc w:val="center"/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K_W01</w:t>
            </w:r>
          </w:p>
        </w:tc>
      </w:tr>
      <w:tr w:rsidR="005A072D" w:rsidRPr="00DF20FC" w14:paraId="5DDEFBDD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51DC5" w14:textId="6F139985" w:rsidR="005A072D" w:rsidRPr="00DF20FC" w:rsidRDefault="005A072D" w:rsidP="005A072D">
            <w:pPr>
              <w:jc w:val="center"/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53F692" w14:textId="5DF576DB" w:rsidR="005A072D" w:rsidRPr="00DF20FC" w:rsidRDefault="005A072D" w:rsidP="005A072D">
            <w:pPr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oblicza prawdopodobieństwa zgodnie z twierdzeniami rachunku prawdopodobieństwa i statystyki matematycznej w zakresie zmiennych losowych dyskretnych i standardowych rozkładów typu ciągłego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26F702" w14:textId="2CDD8CFF" w:rsidR="005A072D" w:rsidRPr="00DF20FC" w:rsidRDefault="005A072D" w:rsidP="005A072D">
            <w:pPr>
              <w:jc w:val="center"/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K_U07</w:t>
            </w:r>
          </w:p>
        </w:tc>
      </w:tr>
      <w:tr w:rsidR="005A072D" w:rsidRPr="00DF20FC" w14:paraId="19331799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13BF4" w14:textId="4A76D985" w:rsidR="005A072D" w:rsidRPr="00DF20FC" w:rsidRDefault="005A072D" w:rsidP="005A072D">
            <w:pPr>
              <w:jc w:val="center"/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15E458" w14:textId="4C8396B6" w:rsidR="005A072D" w:rsidRPr="00DF20FC" w:rsidRDefault="005A072D" w:rsidP="005A072D">
            <w:pPr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umie dobrać algorytm testowania standardowych hipotez statystycznych i przedziały ufności podstawowych parametrów rozkładów jednowymiarowych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39A453" w14:textId="77777777" w:rsidR="005A072D" w:rsidRPr="00DF20FC" w:rsidRDefault="005A072D" w:rsidP="005A072D">
            <w:pPr>
              <w:jc w:val="center"/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K_U07</w:t>
            </w:r>
          </w:p>
          <w:p w14:paraId="07E5E29B" w14:textId="1161E6B0" w:rsidR="005A072D" w:rsidRPr="00DF20FC" w:rsidRDefault="005A072D" w:rsidP="005A072D">
            <w:pPr>
              <w:jc w:val="center"/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K_U08</w:t>
            </w:r>
          </w:p>
        </w:tc>
      </w:tr>
      <w:tr w:rsidR="005A072D" w:rsidRPr="00DF20FC" w14:paraId="7CC7808B" w14:textId="77777777" w:rsidTr="001C62DC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BCB38" w14:textId="7A6DCC53" w:rsidR="005A072D" w:rsidRPr="00DF20FC" w:rsidRDefault="005A072D" w:rsidP="005A072D">
            <w:pPr>
              <w:jc w:val="center"/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07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EFE55B" w14:textId="077DE77D" w:rsidR="005A072D" w:rsidRPr="00DF20FC" w:rsidRDefault="005A072D" w:rsidP="005A072D">
            <w:pPr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Rozumie potrzebę uczciwości, potrzebę poszanowania praw autorskich i potrzebę poszanowania różnorodności poglądów.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3EAEE0" w14:textId="3EF1E9ED" w:rsidR="005A072D" w:rsidRPr="00DF20FC" w:rsidRDefault="005A072D" w:rsidP="005A072D">
            <w:pPr>
              <w:jc w:val="center"/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K_K03</w:t>
            </w:r>
          </w:p>
        </w:tc>
      </w:tr>
      <w:tr w:rsidR="005A072D" w:rsidRPr="00DF20FC" w14:paraId="326090E9" w14:textId="77777777" w:rsidTr="001C62DC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48962" w14:textId="1C5C4128" w:rsidR="005A072D" w:rsidRPr="00DF20FC" w:rsidRDefault="005A072D" w:rsidP="005A072D">
            <w:pPr>
              <w:jc w:val="center"/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08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3271CFC" w14:textId="0723703D" w:rsidR="005A072D" w:rsidRPr="00DF20FC" w:rsidRDefault="005A072D" w:rsidP="005A072D">
            <w:pPr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Potrafi myśleć i działać w sposób przedsiębiorczy.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8FEC14" w14:textId="75959B90" w:rsidR="005A072D" w:rsidRPr="00DF20FC" w:rsidRDefault="005A072D" w:rsidP="005A072D">
            <w:pPr>
              <w:jc w:val="center"/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K_K05</w:t>
            </w:r>
          </w:p>
        </w:tc>
      </w:tr>
      <w:tr w:rsidR="00505FE4" w:rsidRPr="00DF20FC" w14:paraId="3BB463E1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0C9B450B" w14:textId="77777777" w:rsidR="00505FE4" w:rsidRPr="00DF20FC" w:rsidRDefault="00505FE4" w:rsidP="00F77DC4">
            <w:pPr>
              <w:jc w:val="center"/>
              <w:rPr>
                <w:sz w:val="24"/>
                <w:szCs w:val="24"/>
              </w:rPr>
            </w:pPr>
            <w:r w:rsidRPr="00DF20FC">
              <w:rPr>
                <w:b/>
                <w:sz w:val="24"/>
                <w:szCs w:val="24"/>
              </w:rPr>
              <w:t>TREŚCI PROGRAMOWE</w:t>
            </w:r>
          </w:p>
        </w:tc>
      </w:tr>
      <w:tr w:rsidR="00505FE4" w:rsidRPr="00DF20FC" w14:paraId="4E2A1480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12688103" w14:textId="77777777" w:rsidR="00505FE4" w:rsidRPr="00DF20FC" w:rsidRDefault="00505FE4" w:rsidP="00F77DC4">
            <w:pPr>
              <w:rPr>
                <w:b/>
                <w:sz w:val="24"/>
                <w:szCs w:val="24"/>
              </w:rPr>
            </w:pPr>
            <w:r w:rsidRPr="00DF20FC">
              <w:rPr>
                <w:b/>
                <w:sz w:val="24"/>
                <w:szCs w:val="24"/>
              </w:rPr>
              <w:t>Wykład</w:t>
            </w:r>
          </w:p>
        </w:tc>
      </w:tr>
      <w:tr w:rsidR="00505FE4" w:rsidRPr="00DF20FC" w14:paraId="11CBE204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7F821B4" w14:textId="0531F09A" w:rsidR="00BB17A0" w:rsidRPr="00DF20FC" w:rsidRDefault="00BB17A0" w:rsidP="00940FC9">
            <w:pPr>
              <w:numPr>
                <w:ilvl w:val="0"/>
                <w:numId w:val="1"/>
              </w:numPr>
              <w:spacing w:before="60" w:after="60" w:line="240" w:lineRule="atLeast"/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Elementy kombinatoryki: permutacje, kombinacje, wariacje</w:t>
            </w:r>
          </w:p>
          <w:p w14:paraId="5C625E3B" w14:textId="2A14B889" w:rsidR="00940FC9" w:rsidRPr="00DF20FC" w:rsidRDefault="00940FC9" w:rsidP="00940FC9">
            <w:pPr>
              <w:numPr>
                <w:ilvl w:val="0"/>
                <w:numId w:val="1"/>
              </w:numPr>
              <w:spacing w:before="60" w:after="60" w:line="240" w:lineRule="atLeast"/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 xml:space="preserve">Elementy rachunku prawdopodobieństwa: Przestrzeń probabilistyczna. Aksjomatyka rachunku prawdopodobieństwa i podstawowe własności przestrzeni probabilistycznej </w:t>
            </w:r>
          </w:p>
          <w:p w14:paraId="44C5DADF" w14:textId="77777777" w:rsidR="00940FC9" w:rsidRPr="00DF20FC" w:rsidRDefault="00940FC9" w:rsidP="00940FC9">
            <w:pPr>
              <w:numPr>
                <w:ilvl w:val="0"/>
                <w:numId w:val="1"/>
              </w:numPr>
              <w:spacing w:before="60" w:after="60" w:line="240" w:lineRule="atLeast"/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 xml:space="preserve">Zmienna losowa jednowymiarowa i jej dystrybuanta. Rozkłady prawdopodobieństwa ciągłe i dyskretne. Funkcje zmiennej losowej, wartość oczekiwana, momenty zwykłe, centralne i absolutne </w:t>
            </w:r>
          </w:p>
          <w:p w14:paraId="756A63E4" w14:textId="77777777" w:rsidR="00940FC9" w:rsidRPr="00DF20FC" w:rsidRDefault="00940FC9" w:rsidP="00940FC9">
            <w:pPr>
              <w:numPr>
                <w:ilvl w:val="0"/>
                <w:numId w:val="1"/>
              </w:numPr>
              <w:spacing w:before="60" w:after="60" w:line="240" w:lineRule="atLeast"/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 xml:space="preserve">Funkcje zmiennej losowej wielowymiarowej, modele regresji, regresja liniowa </w:t>
            </w:r>
          </w:p>
          <w:p w14:paraId="0D871B97" w14:textId="77777777" w:rsidR="00940FC9" w:rsidRPr="00DF20FC" w:rsidRDefault="00940FC9" w:rsidP="00940FC9">
            <w:pPr>
              <w:numPr>
                <w:ilvl w:val="0"/>
                <w:numId w:val="1"/>
              </w:numPr>
              <w:spacing w:before="60" w:after="60" w:line="240" w:lineRule="atLeast"/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 xml:space="preserve">Centralne twierdzenie graniczne, prawa wielkich liczb </w:t>
            </w:r>
          </w:p>
          <w:p w14:paraId="133A29C7" w14:textId="77777777" w:rsidR="00940FC9" w:rsidRPr="00DF20FC" w:rsidRDefault="00940FC9" w:rsidP="00940FC9">
            <w:pPr>
              <w:numPr>
                <w:ilvl w:val="0"/>
                <w:numId w:val="1"/>
              </w:numPr>
              <w:spacing w:before="60" w:after="60" w:line="240" w:lineRule="atLeast"/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Podstawowe pojęcia statystyki matematycznej: próbkowanie; estymacja wartości średniej i wariancji; dobieranie estymatorów; testowanie hipotez statystycznych - testy nieparametryczne</w:t>
            </w:r>
          </w:p>
          <w:p w14:paraId="39617A6E" w14:textId="77777777" w:rsidR="00940FC9" w:rsidRPr="00DF20FC" w:rsidRDefault="00940FC9" w:rsidP="00940FC9">
            <w:pPr>
              <w:numPr>
                <w:ilvl w:val="0"/>
                <w:numId w:val="1"/>
              </w:numPr>
              <w:spacing w:before="60" w:after="60" w:line="240" w:lineRule="atLeast"/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Elementy procesów stochastycznych: proces Poissona, proces Wienera, procesy stacjonarne</w:t>
            </w:r>
          </w:p>
          <w:p w14:paraId="3F61461F" w14:textId="4E918095" w:rsidR="00505FE4" w:rsidRPr="00DF20FC" w:rsidRDefault="00940FC9" w:rsidP="00940FC9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Strumień odnowy, elementy teorii niezawodności i  odnowy układów</w:t>
            </w:r>
          </w:p>
        </w:tc>
      </w:tr>
      <w:tr w:rsidR="00505FE4" w:rsidRPr="00DF20FC" w14:paraId="04AEB079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55AA6342" w14:textId="77777777" w:rsidR="00505FE4" w:rsidRPr="00DF20FC" w:rsidRDefault="00505FE4" w:rsidP="00F77DC4">
            <w:pPr>
              <w:rPr>
                <w:b/>
                <w:sz w:val="24"/>
                <w:szCs w:val="24"/>
              </w:rPr>
            </w:pPr>
            <w:r w:rsidRPr="00DF20FC">
              <w:rPr>
                <w:b/>
                <w:sz w:val="24"/>
                <w:szCs w:val="24"/>
              </w:rPr>
              <w:t>Ćwiczenia</w:t>
            </w:r>
          </w:p>
        </w:tc>
      </w:tr>
      <w:tr w:rsidR="00505FE4" w:rsidRPr="00DF20FC" w14:paraId="7F79D44F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679E14A5" w14:textId="4A34B0A1" w:rsidR="00E50DDB" w:rsidRPr="00DF20FC" w:rsidRDefault="00523AA2" w:rsidP="00940FC9">
            <w:pPr>
              <w:numPr>
                <w:ilvl w:val="0"/>
                <w:numId w:val="2"/>
              </w:numPr>
              <w:spacing w:before="60" w:after="60" w:line="240" w:lineRule="atLeast"/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Elementy kombinatoryki: permutacje, kombinacje, wariacje (1 godz.);</w:t>
            </w:r>
          </w:p>
          <w:p w14:paraId="25EFEBBB" w14:textId="3CE9F767" w:rsidR="00940FC9" w:rsidRPr="00DF20FC" w:rsidRDefault="00940FC9" w:rsidP="00940FC9">
            <w:pPr>
              <w:numPr>
                <w:ilvl w:val="0"/>
                <w:numId w:val="2"/>
              </w:numPr>
              <w:spacing w:before="60" w:after="60" w:line="240" w:lineRule="atLeast"/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 xml:space="preserve">Elementy rachunku prawdopodobieństwa: Przestrzeń probabilistyczna. Aksjomatyka rachunku prawdopodobieństwa i podstawowe własności przestrzeni probabilistycznej </w:t>
            </w:r>
            <w:r w:rsidR="00523AA2" w:rsidRPr="00DF20FC">
              <w:rPr>
                <w:sz w:val="24"/>
                <w:szCs w:val="24"/>
              </w:rPr>
              <w:t>(2 godz.);</w:t>
            </w:r>
          </w:p>
          <w:p w14:paraId="00332AFF" w14:textId="4BDF4E7B" w:rsidR="00940FC9" w:rsidRPr="00DF20FC" w:rsidRDefault="00940FC9" w:rsidP="00940FC9">
            <w:pPr>
              <w:numPr>
                <w:ilvl w:val="0"/>
                <w:numId w:val="2"/>
              </w:numPr>
              <w:spacing w:before="60" w:after="60" w:line="240" w:lineRule="atLeast"/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lastRenderedPageBreak/>
              <w:t xml:space="preserve">Zmienna losowa jednowymiarowa i jej dystrybuanta. Rozkłady prawdopodobieństwa ciągłe i dyskretne. Funkcje zmiennej losowej, wartość oczekiwana, momenty zwykłe, centralne i absolutne </w:t>
            </w:r>
            <w:r w:rsidR="00523AA2" w:rsidRPr="00DF20FC">
              <w:rPr>
                <w:sz w:val="24"/>
                <w:szCs w:val="24"/>
              </w:rPr>
              <w:t>(4 godz.);</w:t>
            </w:r>
          </w:p>
          <w:p w14:paraId="460525BE" w14:textId="460530CA" w:rsidR="00940FC9" w:rsidRPr="00DF20FC" w:rsidRDefault="00940FC9" w:rsidP="00940FC9">
            <w:pPr>
              <w:numPr>
                <w:ilvl w:val="0"/>
                <w:numId w:val="2"/>
              </w:numPr>
              <w:spacing w:before="60" w:after="60" w:line="240" w:lineRule="atLeast"/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 xml:space="preserve">Funkcje zmiennej losowej wielowymiarowej, modele regresji, regresja liniowa </w:t>
            </w:r>
            <w:r w:rsidR="00523AA2" w:rsidRPr="00DF20FC">
              <w:rPr>
                <w:sz w:val="24"/>
                <w:szCs w:val="24"/>
              </w:rPr>
              <w:t>(2 godz.);</w:t>
            </w:r>
          </w:p>
          <w:p w14:paraId="4E85D133" w14:textId="7CDFC510" w:rsidR="00940FC9" w:rsidRPr="00DF20FC" w:rsidRDefault="00940FC9" w:rsidP="00940FC9">
            <w:pPr>
              <w:numPr>
                <w:ilvl w:val="0"/>
                <w:numId w:val="2"/>
              </w:numPr>
              <w:spacing w:before="60" w:after="60" w:line="240" w:lineRule="atLeast"/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 xml:space="preserve">Centralne twierdzenie graniczne, prawa wielkich liczb </w:t>
            </w:r>
            <w:r w:rsidR="00523AA2" w:rsidRPr="00DF20FC">
              <w:rPr>
                <w:sz w:val="24"/>
                <w:szCs w:val="24"/>
              </w:rPr>
              <w:t>(1 godz.);</w:t>
            </w:r>
          </w:p>
          <w:p w14:paraId="7EB77E52" w14:textId="1480B002" w:rsidR="00940FC9" w:rsidRPr="00DF20FC" w:rsidRDefault="00940FC9" w:rsidP="00940FC9">
            <w:pPr>
              <w:numPr>
                <w:ilvl w:val="0"/>
                <w:numId w:val="2"/>
              </w:numPr>
              <w:spacing w:before="60" w:after="60" w:line="240" w:lineRule="atLeast"/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Podstawowe pojęcia statystyki matematycznej: próbkowanie; estymacja wartości średniej i wariancji; dobieranie estymatorów; testowanie hipotez statystycznych - testy nieparametryczne</w:t>
            </w:r>
            <w:r w:rsidR="00523AA2" w:rsidRPr="00DF20FC">
              <w:rPr>
                <w:sz w:val="24"/>
                <w:szCs w:val="24"/>
              </w:rPr>
              <w:t xml:space="preserve"> (3 godz.);</w:t>
            </w:r>
          </w:p>
          <w:p w14:paraId="60760619" w14:textId="6CB63869" w:rsidR="00940FC9" w:rsidRPr="00DF20FC" w:rsidRDefault="00940FC9" w:rsidP="00940FC9">
            <w:pPr>
              <w:numPr>
                <w:ilvl w:val="0"/>
                <w:numId w:val="2"/>
              </w:numPr>
              <w:spacing w:before="60" w:after="60" w:line="240" w:lineRule="atLeast"/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Elementy procesów stochastycznych: proces Poissona, proces Wienera, procesy stacjonarne</w:t>
            </w:r>
            <w:r w:rsidR="00523AA2" w:rsidRPr="00DF20FC">
              <w:rPr>
                <w:sz w:val="24"/>
                <w:szCs w:val="24"/>
              </w:rPr>
              <w:t xml:space="preserve"> (1 godz.);</w:t>
            </w:r>
          </w:p>
          <w:p w14:paraId="3CB4CF19" w14:textId="61BCF902" w:rsidR="00505FE4" w:rsidRPr="00DF20FC" w:rsidRDefault="00940FC9" w:rsidP="00940FC9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Strumień odnowy, elementy teorii niezawodności i  odnowy układów</w:t>
            </w:r>
            <w:r w:rsidR="00523AA2" w:rsidRPr="00DF20FC">
              <w:rPr>
                <w:sz w:val="24"/>
                <w:szCs w:val="24"/>
              </w:rPr>
              <w:t xml:space="preserve"> (1 godz.).</w:t>
            </w:r>
          </w:p>
        </w:tc>
      </w:tr>
      <w:tr w:rsidR="00505FE4" w:rsidRPr="00DF20FC" w14:paraId="57E53913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FD2DFEB" w14:textId="77777777" w:rsidR="00505FE4" w:rsidRPr="00DF20FC" w:rsidRDefault="00505FE4" w:rsidP="00F77DC4">
            <w:pPr>
              <w:pStyle w:val="Nagwek1"/>
              <w:rPr>
                <w:szCs w:val="24"/>
              </w:rPr>
            </w:pPr>
            <w:r w:rsidRPr="00DF20FC">
              <w:rPr>
                <w:szCs w:val="24"/>
              </w:rPr>
              <w:lastRenderedPageBreak/>
              <w:t>Laboratorium</w:t>
            </w:r>
          </w:p>
        </w:tc>
      </w:tr>
      <w:tr w:rsidR="00505FE4" w:rsidRPr="00DF20FC" w14:paraId="0A3DAB5A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FCB6DBD" w14:textId="77777777" w:rsidR="00505FE4" w:rsidRPr="00DF20FC" w:rsidRDefault="00505FE4" w:rsidP="00A0655B">
            <w:pPr>
              <w:rPr>
                <w:sz w:val="24"/>
                <w:szCs w:val="24"/>
              </w:rPr>
            </w:pPr>
          </w:p>
        </w:tc>
      </w:tr>
      <w:tr w:rsidR="00505FE4" w:rsidRPr="00DF20FC" w14:paraId="7FA5C287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AE35E4E" w14:textId="77777777" w:rsidR="00505FE4" w:rsidRPr="00DF20FC" w:rsidRDefault="00505FE4" w:rsidP="00F77DC4">
            <w:pPr>
              <w:pStyle w:val="Nagwek1"/>
              <w:rPr>
                <w:szCs w:val="24"/>
              </w:rPr>
            </w:pPr>
            <w:r w:rsidRPr="00DF20FC">
              <w:rPr>
                <w:szCs w:val="24"/>
              </w:rPr>
              <w:t>Projekt</w:t>
            </w:r>
          </w:p>
        </w:tc>
      </w:tr>
      <w:tr w:rsidR="00505FE4" w:rsidRPr="00DF20FC" w14:paraId="3DF3707E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524C056" w14:textId="77777777" w:rsidR="00505FE4" w:rsidRPr="00DF20FC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:rsidRPr="00DF20FC" w14:paraId="1ACFC5BC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3F2F7607" w14:textId="77777777" w:rsidR="00505FE4" w:rsidRPr="00DF20FC" w:rsidRDefault="00505FE4" w:rsidP="00F77DC4">
            <w:pPr>
              <w:rPr>
                <w:b/>
                <w:sz w:val="24"/>
                <w:szCs w:val="24"/>
              </w:rPr>
            </w:pPr>
            <w:r w:rsidRPr="00DF20FC">
              <w:rPr>
                <w:b/>
                <w:sz w:val="24"/>
                <w:szCs w:val="24"/>
              </w:rPr>
              <w:t>Seminarium</w:t>
            </w:r>
          </w:p>
        </w:tc>
      </w:tr>
      <w:tr w:rsidR="00505FE4" w:rsidRPr="00DF20FC" w14:paraId="770389D9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FE172F2" w14:textId="77777777" w:rsidR="00505FE4" w:rsidRPr="00DF20FC" w:rsidRDefault="00505FE4" w:rsidP="00A0655B">
            <w:pPr>
              <w:rPr>
                <w:b/>
                <w:sz w:val="24"/>
                <w:szCs w:val="24"/>
              </w:rPr>
            </w:pPr>
          </w:p>
        </w:tc>
      </w:tr>
      <w:tr w:rsidR="00505FE4" w:rsidRPr="00DF20FC" w14:paraId="00863580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5DCC452A" w14:textId="77777777" w:rsidR="00505FE4" w:rsidRPr="00DF20FC" w:rsidRDefault="00505FE4" w:rsidP="00F77DC4">
            <w:pPr>
              <w:rPr>
                <w:b/>
                <w:sz w:val="24"/>
                <w:szCs w:val="24"/>
              </w:rPr>
            </w:pPr>
            <w:r w:rsidRPr="00DF20FC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05FE4" w:rsidRPr="00DF20FC" w14:paraId="3C992C61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BF2FCA" w14:textId="262588BB" w:rsidR="00505FE4" w:rsidRPr="00DF20FC" w:rsidRDefault="00940FC9" w:rsidP="00A0655B">
            <w:pPr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W semestrze student będzie rozwiązywał systematycznie testy z zakresu przerobionego materiału na platformie edukacyjnej ANS w Elblągu pod adresem: https://moodle.ans-elblag.pl/course/view.php?id=</w:t>
            </w:r>
            <w:r w:rsidR="00E30700" w:rsidRPr="00DF20FC">
              <w:rPr>
                <w:sz w:val="24"/>
                <w:szCs w:val="24"/>
              </w:rPr>
              <w:t>1213</w:t>
            </w:r>
            <w:r w:rsidRPr="00DF20FC">
              <w:rPr>
                <w:sz w:val="24"/>
                <w:szCs w:val="24"/>
              </w:rPr>
              <w:t>. Zadania będą dotyczyły typowych zagadnień.</w:t>
            </w:r>
          </w:p>
        </w:tc>
      </w:tr>
    </w:tbl>
    <w:p w14:paraId="5B485BEE" w14:textId="77777777" w:rsidR="00505FE4" w:rsidRPr="00DF20FC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940FC9" w:rsidRPr="00DF20FC" w14:paraId="6BD58E79" w14:textId="77777777" w:rsidTr="00940FC9">
        <w:tc>
          <w:tcPr>
            <w:tcW w:w="26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B9960" w14:textId="77777777" w:rsidR="00940FC9" w:rsidRPr="00DF20FC" w:rsidRDefault="00940FC9" w:rsidP="00940FC9">
            <w:pPr>
              <w:spacing w:before="120" w:after="120"/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88A882D" w14:textId="77777777" w:rsidR="00940FC9" w:rsidRPr="00DF20FC" w:rsidRDefault="00940FC9" w:rsidP="00940FC9">
            <w:pPr>
              <w:pStyle w:val="NormalnyWeb1"/>
              <w:shd w:val="clear" w:color="auto" w:fill="F4F4F4"/>
              <w:spacing w:before="0" w:after="81"/>
              <w:textAlignment w:val="top"/>
              <w:rPr>
                <w:rFonts w:ascii="Times New Roman" w:hAnsi="Times New Roman"/>
                <w:color w:val="000000"/>
              </w:rPr>
            </w:pPr>
            <w:r w:rsidRPr="00DF20FC">
              <w:rPr>
                <w:rFonts w:ascii="Times New Roman" w:hAnsi="Times New Roman"/>
                <w:color w:val="000000"/>
              </w:rPr>
              <w:t xml:space="preserve">1. H. Jasiulewicz, W. Kordecki: Rachunek prawdopodobieństwa i statystyka matematyczna – zadania i przykłady, </w:t>
            </w:r>
            <w:proofErr w:type="spellStart"/>
            <w:r w:rsidRPr="00DF20FC">
              <w:rPr>
                <w:rFonts w:ascii="Times New Roman" w:hAnsi="Times New Roman"/>
                <w:color w:val="000000"/>
              </w:rPr>
              <w:t>GiS</w:t>
            </w:r>
            <w:proofErr w:type="spellEnd"/>
            <w:r w:rsidRPr="00DF20FC">
              <w:rPr>
                <w:rFonts w:ascii="Times New Roman" w:hAnsi="Times New Roman"/>
                <w:color w:val="000000"/>
              </w:rPr>
              <w:t xml:space="preserve"> (wydanie 3.), Wrocław 2003 (lub 2003).</w:t>
            </w:r>
          </w:p>
          <w:p w14:paraId="6E3B63B7" w14:textId="77777777" w:rsidR="00940FC9" w:rsidRPr="00DF20FC" w:rsidRDefault="00940FC9" w:rsidP="00940FC9">
            <w:pPr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. A"/>
              </w:smartTagPr>
              <w:r w:rsidRPr="00DF20FC">
                <w:rPr>
                  <w:color w:val="000000"/>
                  <w:sz w:val="24"/>
                  <w:szCs w:val="24"/>
                </w:rPr>
                <w:t xml:space="preserve">2. </w:t>
              </w:r>
              <w:r w:rsidRPr="00DF20FC">
                <w:rPr>
                  <w:sz w:val="24"/>
                  <w:szCs w:val="24"/>
                </w:rPr>
                <w:t>A</w:t>
              </w:r>
            </w:smartTag>
            <w:r w:rsidRPr="00DF20FC">
              <w:rPr>
                <w:sz w:val="24"/>
                <w:szCs w:val="24"/>
              </w:rPr>
              <w:t>. Plucińska, E. Pluciński: Elementy probabilistyki, PWN, Warszawa  2002 (lub 1979 lub 1983).</w:t>
            </w:r>
          </w:p>
          <w:p w14:paraId="2C37982C" w14:textId="16A38190" w:rsidR="00E30700" w:rsidRPr="00DF20FC" w:rsidRDefault="00E30700" w:rsidP="00940FC9">
            <w:pPr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 xml:space="preserve">3. </w:t>
            </w:r>
            <w:r w:rsidRPr="00DF20FC">
              <w:rPr>
                <w:bCs/>
                <w:color w:val="000000"/>
                <w:sz w:val="24"/>
                <w:szCs w:val="24"/>
              </w:rPr>
              <w:t>Materiały na platformie edukacyjnej Akademii Nauk Stosowanych w Elblągu pod adresem:</w:t>
            </w:r>
            <w:r w:rsidRPr="00DF20FC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DF20FC">
              <w:rPr>
                <w:color w:val="000000"/>
                <w:sz w:val="24"/>
                <w:szCs w:val="24"/>
              </w:rPr>
              <w:t>https://moodle.ans-elblag.pl/course/view.php?id=</w:t>
            </w:r>
            <w:r w:rsidRPr="00DF20FC">
              <w:rPr>
                <w:sz w:val="24"/>
                <w:szCs w:val="24"/>
              </w:rPr>
              <w:t xml:space="preserve"> </w:t>
            </w:r>
            <w:r w:rsidRPr="00DF20FC">
              <w:rPr>
                <w:color w:val="000000"/>
                <w:sz w:val="24"/>
                <w:szCs w:val="24"/>
              </w:rPr>
              <w:t>1213</w:t>
            </w:r>
          </w:p>
        </w:tc>
      </w:tr>
      <w:tr w:rsidR="00940FC9" w:rsidRPr="0044600F" w14:paraId="45920738" w14:textId="77777777" w:rsidTr="00940FC9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7BB87" w14:textId="77777777" w:rsidR="00940FC9" w:rsidRPr="00DF20FC" w:rsidRDefault="00940FC9" w:rsidP="00940FC9">
            <w:pPr>
              <w:spacing w:before="120" w:after="120"/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CB86590" w14:textId="3E46901D" w:rsidR="00940FC9" w:rsidRPr="00DF20FC" w:rsidRDefault="00745603" w:rsidP="00940FC9">
            <w:pPr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4</w:t>
            </w:r>
            <w:r w:rsidR="00940FC9" w:rsidRPr="00DF20FC">
              <w:rPr>
                <w:sz w:val="24"/>
                <w:szCs w:val="24"/>
              </w:rPr>
              <w:t xml:space="preserve">. W. </w:t>
            </w:r>
            <w:proofErr w:type="spellStart"/>
            <w:r w:rsidR="00940FC9" w:rsidRPr="00DF20FC">
              <w:rPr>
                <w:sz w:val="24"/>
                <w:szCs w:val="24"/>
              </w:rPr>
              <w:t>Krysicki</w:t>
            </w:r>
            <w:proofErr w:type="spellEnd"/>
            <w:r w:rsidR="00940FC9" w:rsidRPr="00DF20FC">
              <w:rPr>
                <w:sz w:val="24"/>
                <w:szCs w:val="24"/>
              </w:rPr>
              <w:t xml:space="preserve">, J. Bartos i inni: Rachunek prawdopodobieństwa i statystyka matematyczna w zadaniach t. I </w:t>
            </w:r>
            <w:proofErr w:type="spellStart"/>
            <w:r w:rsidR="00940FC9" w:rsidRPr="00DF20FC">
              <w:rPr>
                <w:sz w:val="24"/>
                <w:szCs w:val="24"/>
              </w:rPr>
              <w:t>i</w:t>
            </w:r>
            <w:proofErr w:type="spellEnd"/>
            <w:r w:rsidR="00940FC9" w:rsidRPr="00DF20FC">
              <w:rPr>
                <w:sz w:val="24"/>
                <w:szCs w:val="24"/>
              </w:rPr>
              <w:t xml:space="preserve"> II, PWN, Warszawa 2006 (lub  1993).</w:t>
            </w:r>
          </w:p>
          <w:p w14:paraId="5B7228BF" w14:textId="3A3B9B28" w:rsidR="00940FC9" w:rsidRPr="00DF20FC" w:rsidRDefault="00745603" w:rsidP="00745603">
            <w:pPr>
              <w:rPr>
                <w:sz w:val="24"/>
                <w:szCs w:val="24"/>
                <w:lang w:val="en-US"/>
              </w:rPr>
            </w:pPr>
            <w:r w:rsidRPr="00DF20FC">
              <w:rPr>
                <w:sz w:val="24"/>
                <w:szCs w:val="24"/>
                <w:lang w:val="en-US"/>
              </w:rPr>
              <w:t xml:space="preserve">5. </w:t>
            </w:r>
            <w:r w:rsidR="00940FC9" w:rsidRPr="00DF20F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940FC9" w:rsidRPr="00DF20FC">
              <w:rPr>
                <w:sz w:val="24"/>
                <w:szCs w:val="24"/>
                <w:lang w:val="en-US"/>
              </w:rPr>
              <w:t>B.Illowsky</w:t>
            </w:r>
            <w:proofErr w:type="spellEnd"/>
            <w:r w:rsidR="00940FC9" w:rsidRPr="00DF20FC">
              <w:rPr>
                <w:sz w:val="24"/>
                <w:szCs w:val="24"/>
                <w:lang w:val="en-US"/>
              </w:rPr>
              <w:t>, S. Dean, Introductory Statistics, https://openstax.org/details/books/introductory-statistics, 2013</w:t>
            </w:r>
          </w:p>
        </w:tc>
      </w:tr>
      <w:tr w:rsidR="00940FC9" w:rsidRPr="00DF20FC" w14:paraId="05A3A1F5" w14:textId="77777777" w:rsidTr="00940FC9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BD566" w14:textId="77777777" w:rsidR="00940FC9" w:rsidRPr="00DF20FC" w:rsidRDefault="00940FC9" w:rsidP="00940FC9">
            <w:pPr>
              <w:spacing w:before="120" w:after="120"/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32BC8D5" w14:textId="77777777" w:rsidR="00940FC9" w:rsidRPr="00DF20FC" w:rsidRDefault="00940FC9" w:rsidP="00940FC9">
            <w:pPr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 xml:space="preserve">- </w:t>
            </w:r>
            <w:r w:rsidRPr="00DF20FC">
              <w:rPr>
                <w:b/>
                <w:sz w:val="24"/>
                <w:szCs w:val="24"/>
              </w:rPr>
              <w:t>wykład</w:t>
            </w:r>
            <w:r w:rsidRPr="00DF20FC">
              <w:rPr>
                <w:sz w:val="24"/>
                <w:szCs w:val="24"/>
              </w:rPr>
              <w:t xml:space="preserve"> omawiający pojęcia, twierdzenia i problemy objęte treścią programu przedmiotu przedstawiane w formie pisemnej na tablicy oraz  przez wyświetlania slajdów lub przeźroczy; studenci otrzymują wyprzedzająco materiały pomocnicze ułatwiające śledzenie treści wykładów [jest to metoda podająca]</w:t>
            </w:r>
          </w:p>
          <w:p w14:paraId="71C489B0" w14:textId="77777777" w:rsidR="00940FC9" w:rsidRPr="00DF20FC" w:rsidRDefault="00940FC9" w:rsidP="00940FC9">
            <w:pPr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 xml:space="preserve"> - </w:t>
            </w:r>
            <w:r w:rsidRPr="00DF20FC">
              <w:rPr>
                <w:b/>
                <w:sz w:val="24"/>
                <w:szCs w:val="24"/>
              </w:rPr>
              <w:t>ćwiczenia audytoryjne</w:t>
            </w:r>
            <w:r w:rsidRPr="00DF20FC">
              <w:rPr>
                <w:sz w:val="24"/>
                <w:szCs w:val="24"/>
              </w:rPr>
              <w:t xml:space="preserve"> polegają na omawianiu wspólnie ze studentami przykładów pomagających lepiej zrozumieć trudniejsze definicje oraz twierdzenia z wykładu; ponadto dyskutuje się rozwiązania zadań i problemów bezpośrednio związanych z poszczególnymi tematami wykładów (</w:t>
            </w:r>
            <w:r w:rsidRPr="00DF20FC">
              <w:rPr>
                <w:b/>
                <w:sz w:val="24"/>
                <w:szCs w:val="24"/>
              </w:rPr>
              <w:t>uwaga:</w:t>
            </w:r>
            <w:r w:rsidRPr="00DF20FC">
              <w:rPr>
                <w:sz w:val="24"/>
                <w:szCs w:val="24"/>
              </w:rPr>
              <w:t xml:space="preserve"> treści wykładu wyprzedzają tematykę ćwiczeń) [jest to metoda problemowa]</w:t>
            </w:r>
          </w:p>
          <w:p w14:paraId="42A66CAB" w14:textId="1BE31DF3" w:rsidR="00940FC9" w:rsidRPr="00DF20FC" w:rsidRDefault="00940FC9" w:rsidP="00940FC9">
            <w:pPr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 xml:space="preserve"> - </w:t>
            </w:r>
            <w:r w:rsidRPr="00DF20FC">
              <w:rPr>
                <w:b/>
                <w:sz w:val="24"/>
                <w:szCs w:val="24"/>
              </w:rPr>
              <w:t xml:space="preserve">konsultowanie indywidualnych opracowań </w:t>
            </w:r>
            <w:r w:rsidRPr="00DF20FC">
              <w:rPr>
                <w:sz w:val="24"/>
                <w:szCs w:val="24"/>
              </w:rPr>
              <w:t>studentów na zaawansowane tematy związane z treściami przedmiotu, ale spoza zakresu przewidzianego programem [jest to połączenie metody problemowej i metody samokształceniowej]</w:t>
            </w:r>
          </w:p>
        </w:tc>
      </w:tr>
      <w:tr w:rsidR="00505FE4" w:rsidRPr="00DF20FC" w14:paraId="69B2536A" w14:textId="77777777" w:rsidTr="00940FC9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188F291" w14:textId="77777777" w:rsidR="00505FE4" w:rsidRPr="00DF20FC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AB239A" w14:textId="77777777" w:rsidR="005A072D" w:rsidRPr="00DF20FC" w:rsidRDefault="005A072D" w:rsidP="005A072D">
            <w:pPr>
              <w:ind w:left="72"/>
              <w:rPr>
                <w:sz w:val="24"/>
                <w:szCs w:val="24"/>
              </w:rPr>
            </w:pPr>
            <w:r w:rsidRPr="00DF20FC">
              <w:rPr>
                <w:b/>
                <w:sz w:val="24"/>
                <w:szCs w:val="24"/>
              </w:rPr>
              <w:t>lekcje informacyjne</w:t>
            </w:r>
            <w:r w:rsidRPr="00DF20FC">
              <w:rPr>
                <w:sz w:val="24"/>
                <w:szCs w:val="24"/>
              </w:rPr>
              <w:t xml:space="preserve"> - </w:t>
            </w:r>
            <w:r w:rsidRPr="00DF20FC">
              <w:rPr>
                <w:color w:val="000000"/>
                <w:sz w:val="24"/>
                <w:szCs w:val="24"/>
              </w:rPr>
              <w:t>omawiające pojęcia, twierdzenia i problemy objęte treścią programu przedmiotu przedstawiane w formie pisemnej w kursie zdalnym. Studenci mają możliwość wyprzedzająco zaznajomić się z treściami wykładowymi. Odpowiada to metodzie podającej</w:t>
            </w:r>
          </w:p>
          <w:p w14:paraId="1D816FF6" w14:textId="77777777" w:rsidR="005A072D" w:rsidRPr="00DF20FC" w:rsidRDefault="005A072D" w:rsidP="005A072D">
            <w:pPr>
              <w:ind w:left="72"/>
              <w:rPr>
                <w:color w:val="000000"/>
                <w:sz w:val="24"/>
                <w:szCs w:val="24"/>
              </w:rPr>
            </w:pPr>
            <w:r w:rsidRPr="00DF20FC">
              <w:rPr>
                <w:b/>
                <w:sz w:val="24"/>
                <w:szCs w:val="24"/>
              </w:rPr>
              <w:lastRenderedPageBreak/>
              <w:t>przykładowe zadania z rozwiązaniami</w:t>
            </w:r>
            <w:r w:rsidRPr="00DF20FC">
              <w:rPr>
                <w:sz w:val="24"/>
                <w:szCs w:val="24"/>
              </w:rPr>
              <w:t xml:space="preserve"> - </w:t>
            </w:r>
            <w:r w:rsidRPr="00DF20FC">
              <w:rPr>
                <w:color w:val="000000"/>
                <w:sz w:val="24"/>
                <w:szCs w:val="24"/>
              </w:rPr>
              <w:t>polegają na omawianiu przykładów pomagających lepiej zrozumieć trudniejsze definicje oraz twierdzenia z lekcji informacyjnej. Odpowiada to metodzie problemowej kształcenia.</w:t>
            </w:r>
          </w:p>
          <w:p w14:paraId="09B0FFDF" w14:textId="77777777" w:rsidR="005A072D" w:rsidRPr="00DF20FC" w:rsidRDefault="005A072D" w:rsidP="005A072D">
            <w:pPr>
              <w:ind w:left="72"/>
              <w:rPr>
                <w:sz w:val="24"/>
                <w:szCs w:val="24"/>
              </w:rPr>
            </w:pPr>
            <w:r w:rsidRPr="00DF20FC">
              <w:rPr>
                <w:b/>
                <w:sz w:val="24"/>
                <w:szCs w:val="24"/>
              </w:rPr>
              <w:t>zadania do samodzielnej pracy, testy sprawdzające nabytą wiedzę</w:t>
            </w:r>
            <w:r w:rsidRPr="00DF20FC">
              <w:rPr>
                <w:sz w:val="24"/>
                <w:szCs w:val="24"/>
              </w:rPr>
              <w:t xml:space="preserve"> – polegające na rozwiązaniu zadań związanych z tematyką lekcji.</w:t>
            </w:r>
          </w:p>
          <w:p w14:paraId="2DCE9837" w14:textId="6654CDC6" w:rsidR="00505FE4" w:rsidRPr="00DF20FC" w:rsidRDefault="005A072D" w:rsidP="005A072D">
            <w:pPr>
              <w:ind w:left="72"/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Odpowiada to metodzie problemowej i samokształceniowej.</w:t>
            </w:r>
          </w:p>
        </w:tc>
      </w:tr>
    </w:tbl>
    <w:p w14:paraId="7936F6C0" w14:textId="77777777" w:rsidR="00505FE4" w:rsidRPr="00DF20FC" w:rsidRDefault="00505FE4" w:rsidP="00505FE4">
      <w:pPr>
        <w:rPr>
          <w:sz w:val="24"/>
          <w:szCs w:val="24"/>
        </w:rPr>
      </w:pPr>
      <w:r w:rsidRPr="00DF20FC">
        <w:rPr>
          <w:sz w:val="24"/>
          <w:szCs w:val="24"/>
        </w:rPr>
        <w:lastRenderedPageBreak/>
        <w:t>* Literatura może być zmieniona po akceptacji Dyrektora Instytutu</w:t>
      </w:r>
    </w:p>
    <w:p w14:paraId="4CA51D82" w14:textId="77777777" w:rsidR="00505FE4" w:rsidRPr="00DF20FC" w:rsidRDefault="00505FE4" w:rsidP="00505FE4">
      <w:pPr>
        <w:rPr>
          <w:sz w:val="24"/>
          <w:szCs w:val="24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DF20FC" w14:paraId="4661CB72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7569E482" w14:textId="77777777" w:rsidR="00505FE4" w:rsidRPr="00DF20FC" w:rsidRDefault="00505FE4" w:rsidP="00F77DC4">
            <w:pPr>
              <w:jc w:val="center"/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A7038B9" w14:textId="77777777" w:rsidR="00505FE4" w:rsidRPr="00DF20FC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3E3D07D2" w14:textId="77777777" w:rsidR="00505FE4" w:rsidRPr="00DF20FC" w:rsidRDefault="00505FE4" w:rsidP="00F77DC4">
            <w:pPr>
              <w:jc w:val="center"/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Nr efektu uczenia się/grupy efektów</w:t>
            </w:r>
            <w:r w:rsidRPr="00DF20FC">
              <w:rPr>
                <w:sz w:val="24"/>
                <w:szCs w:val="24"/>
              </w:rPr>
              <w:br/>
            </w:r>
          </w:p>
        </w:tc>
      </w:tr>
      <w:tr w:rsidR="00940FC9" w:rsidRPr="00DF20FC" w14:paraId="6EB16564" w14:textId="77777777" w:rsidTr="00FA3265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30C6AB2F" w14:textId="0C9D3B80" w:rsidR="00940FC9" w:rsidRPr="00DF20FC" w:rsidRDefault="00940FC9" w:rsidP="00940FC9">
            <w:pPr>
              <w:rPr>
                <w:sz w:val="24"/>
                <w:szCs w:val="24"/>
              </w:rPr>
            </w:pPr>
            <w:r w:rsidRPr="00DF20FC">
              <w:rPr>
                <w:color w:val="000000"/>
                <w:sz w:val="24"/>
                <w:szCs w:val="24"/>
              </w:rPr>
              <w:t>Praca studenta na ćwiczeniach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50A1EA96" w14:textId="57038822" w:rsidR="00940FC9" w:rsidRPr="00DF20FC" w:rsidRDefault="00940FC9" w:rsidP="00940FC9">
            <w:pPr>
              <w:rPr>
                <w:sz w:val="24"/>
                <w:szCs w:val="24"/>
              </w:rPr>
            </w:pPr>
            <w:r w:rsidRPr="00DF20FC">
              <w:rPr>
                <w:color w:val="000000"/>
                <w:sz w:val="24"/>
                <w:szCs w:val="24"/>
              </w:rPr>
              <w:t>01, 02, 03, 04, 05, 06</w:t>
            </w:r>
            <w:r w:rsidR="005A072D" w:rsidRPr="00DF20FC">
              <w:rPr>
                <w:color w:val="000000"/>
                <w:sz w:val="24"/>
                <w:szCs w:val="24"/>
              </w:rPr>
              <w:t>, 07, 08</w:t>
            </w:r>
          </w:p>
        </w:tc>
      </w:tr>
      <w:tr w:rsidR="00940FC9" w:rsidRPr="00DF20FC" w14:paraId="46132BE3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B928F" w14:textId="3140C33A" w:rsidR="00940FC9" w:rsidRPr="00DF20FC" w:rsidRDefault="00940FC9" w:rsidP="00940FC9">
            <w:pPr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2 kolokwia pisemne w czasie zajęć, dotyczące zagadnień teoretycznych rachunku prawdopodobieństwa i statystyki (wzorów, twierdzeń, metod wyznaczania rozkładów i ich parametrów, stosowania testów hipotez statystycznych i budowanie przedziałów ufności)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823AB6" w14:textId="66119E1E" w:rsidR="00940FC9" w:rsidRPr="00DF20FC" w:rsidRDefault="00940FC9" w:rsidP="00940FC9">
            <w:pPr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01, 02, 05, 06</w:t>
            </w:r>
            <w:r w:rsidR="005A072D" w:rsidRPr="00DF20FC">
              <w:rPr>
                <w:sz w:val="24"/>
                <w:szCs w:val="24"/>
              </w:rPr>
              <w:t>, 07, 08</w:t>
            </w:r>
          </w:p>
        </w:tc>
      </w:tr>
      <w:tr w:rsidR="00940FC9" w:rsidRPr="00DF20FC" w14:paraId="754F1E70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20FA4" w14:textId="1CC21FA8" w:rsidR="00940FC9" w:rsidRPr="00DF20FC" w:rsidRDefault="00940FC9" w:rsidP="00940FC9">
            <w:pPr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indywidualne e-testy w kursie zdalnym „Metody probabilistyczne i statystyka” na platformie uczelnianej, dotyczące  prostych  problemów zastosowań rachunku prawdopodobieństwa i statystyki, w szczególności do informatyki (wzorów, twierdzeń, metod wyznaczania rozkładów i ich parametrów, stosowania testów hipotez statystycznych i budowanie przedziałów ufności)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3EB915" w14:textId="2D385248" w:rsidR="00940FC9" w:rsidRPr="00DF20FC" w:rsidRDefault="00940FC9" w:rsidP="00940FC9">
            <w:pPr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01, 03, 04, 05</w:t>
            </w:r>
            <w:r w:rsidR="00940230" w:rsidRPr="00DF20FC">
              <w:rPr>
                <w:sz w:val="24"/>
                <w:szCs w:val="24"/>
              </w:rPr>
              <w:t>, 07</w:t>
            </w:r>
          </w:p>
        </w:tc>
      </w:tr>
      <w:tr w:rsidR="00940FC9" w:rsidRPr="00DF20FC" w14:paraId="515E3CF6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8026" w14:textId="1EE2D338" w:rsidR="00940FC9" w:rsidRPr="00DF20FC" w:rsidRDefault="00940FC9" w:rsidP="00940FC9">
            <w:pPr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egzamin końcowy (pisemny) sprawdzający całość materiału, ale ze szczególnym uwzględnieniem treści nieobjętych pierwszymi trzema metodami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4C2618" w14:textId="00160151" w:rsidR="00940FC9" w:rsidRPr="00DF20FC" w:rsidRDefault="00940FC9" w:rsidP="00940FC9">
            <w:pPr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01, 02,  03, 04, 05, 06</w:t>
            </w:r>
            <w:r w:rsidR="005A072D" w:rsidRPr="00DF20FC">
              <w:rPr>
                <w:sz w:val="24"/>
                <w:szCs w:val="24"/>
              </w:rPr>
              <w:t>, 07, 08</w:t>
            </w:r>
          </w:p>
        </w:tc>
      </w:tr>
      <w:tr w:rsidR="00505FE4" w:rsidRPr="00DF20FC" w14:paraId="5B022CA9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75585D5" w14:textId="77777777" w:rsidR="00505FE4" w:rsidRPr="00DF20FC" w:rsidRDefault="00505FE4" w:rsidP="00F77DC4">
            <w:pPr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850B271" w14:textId="77777777" w:rsidR="00940FC9" w:rsidRPr="00DF20FC" w:rsidRDefault="00940FC9" w:rsidP="00940FC9">
            <w:pPr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Na ocenę końcową z przedmiotu składają się</w:t>
            </w:r>
          </w:p>
          <w:p w14:paraId="1ADA476F" w14:textId="77777777" w:rsidR="00940FC9" w:rsidRPr="00DF20FC" w:rsidRDefault="00940FC9" w:rsidP="00940FC9">
            <w:pPr>
              <w:widowControl w:val="0"/>
              <w:numPr>
                <w:ilvl w:val="0"/>
                <w:numId w:val="3"/>
              </w:numPr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DF20FC">
              <w:rPr>
                <w:color w:val="000000"/>
                <w:sz w:val="24"/>
                <w:szCs w:val="24"/>
              </w:rPr>
              <w:t>ocena z aktywności na zajęciach (10%)</w:t>
            </w:r>
          </w:p>
          <w:p w14:paraId="42F33182" w14:textId="7963BE75" w:rsidR="00940FC9" w:rsidRPr="00DF20FC" w:rsidRDefault="00940FC9" w:rsidP="00940FC9">
            <w:pPr>
              <w:widowControl w:val="0"/>
              <w:numPr>
                <w:ilvl w:val="0"/>
                <w:numId w:val="3"/>
              </w:numPr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DF20FC">
              <w:rPr>
                <w:color w:val="000000"/>
                <w:sz w:val="24"/>
                <w:szCs w:val="24"/>
              </w:rPr>
              <w:t>ocena z kolokwi</w:t>
            </w:r>
            <w:r w:rsidR="005A072D" w:rsidRPr="00DF20FC">
              <w:rPr>
                <w:color w:val="000000"/>
                <w:sz w:val="24"/>
                <w:szCs w:val="24"/>
              </w:rPr>
              <w:t>ów</w:t>
            </w:r>
            <w:r w:rsidRPr="00DF20FC">
              <w:rPr>
                <w:color w:val="000000"/>
                <w:sz w:val="24"/>
                <w:szCs w:val="24"/>
              </w:rPr>
              <w:t xml:space="preserve"> na ćwiczeniach (</w:t>
            </w:r>
            <w:r w:rsidR="005A072D" w:rsidRPr="00DF20FC">
              <w:rPr>
                <w:color w:val="000000"/>
                <w:sz w:val="24"/>
                <w:szCs w:val="24"/>
              </w:rPr>
              <w:t>6</w:t>
            </w:r>
            <w:r w:rsidRPr="00DF20FC">
              <w:rPr>
                <w:color w:val="000000"/>
                <w:sz w:val="24"/>
                <w:szCs w:val="24"/>
              </w:rPr>
              <w:t>0%)</w:t>
            </w:r>
          </w:p>
          <w:p w14:paraId="6F39E472" w14:textId="5006CA8D" w:rsidR="00940FC9" w:rsidRPr="00DF20FC" w:rsidRDefault="00940FC9" w:rsidP="005A072D">
            <w:pPr>
              <w:widowControl w:val="0"/>
              <w:numPr>
                <w:ilvl w:val="0"/>
                <w:numId w:val="3"/>
              </w:numPr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DF20FC">
              <w:rPr>
                <w:color w:val="000000"/>
                <w:sz w:val="24"/>
                <w:szCs w:val="24"/>
              </w:rPr>
              <w:t>ocena z testów umieszczonych w dedykowanym kursie na platformie edukacyjnej ANS w Elblągu (30%)</w:t>
            </w:r>
          </w:p>
          <w:p w14:paraId="16FBF567" w14:textId="1AFDE4D3" w:rsidR="00505FE4" w:rsidRPr="00DF20FC" w:rsidRDefault="00940FC9" w:rsidP="00940FC9">
            <w:pPr>
              <w:rPr>
                <w:sz w:val="24"/>
                <w:szCs w:val="24"/>
              </w:rPr>
            </w:pPr>
            <w:r w:rsidRPr="00DF20FC">
              <w:rPr>
                <w:color w:val="000000"/>
                <w:sz w:val="24"/>
                <w:szCs w:val="24"/>
              </w:rPr>
              <w:t xml:space="preserve">Skala ocen: 2.0 (0-49%), 3.0 (50-60%), 3.5 (61-70%), 4.0 (71-80%), 4.5 (81-90%), 5.0 (91-100%)  </w:t>
            </w:r>
          </w:p>
        </w:tc>
      </w:tr>
    </w:tbl>
    <w:p w14:paraId="7D782ABB" w14:textId="77777777" w:rsidR="00505FE4" w:rsidRPr="00DF20FC" w:rsidRDefault="00505FE4" w:rsidP="00505FE4">
      <w:pPr>
        <w:rPr>
          <w:sz w:val="24"/>
          <w:szCs w:val="24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499"/>
        <w:gridCol w:w="1335"/>
        <w:gridCol w:w="1753"/>
        <w:gridCol w:w="2464"/>
      </w:tblGrid>
      <w:tr w:rsidR="00505FE4" w:rsidRPr="00DF20FC" w14:paraId="2EA2C3D8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60C31E3" w14:textId="77777777" w:rsidR="00505FE4" w:rsidRPr="00DF20FC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  <w:p w14:paraId="1CE27EF3" w14:textId="77777777" w:rsidR="00505FE4" w:rsidRPr="00DF20FC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DF20FC">
              <w:rPr>
                <w:b/>
                <w:sz w:val="24"/>
                <w:szCs w:val="24"/>
              </w:rPr>
              <w:t>NAKŁAD PRACY STUDENTA</w:t>
            </w:r>
          </w:p>
          <w:p w14:paraId="382CED92" w14:textId="77777777" w:rsidR="00505FE4" w:rsidRPr="00DF20FC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05FE4" w:rsidRPr="00DF20FC" w14:paraId="30AEC793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5400C16" w14:textId="77777777" w:rsidR="00505FE4" w:rsidRPr="00DF20FC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751C80EE" w14:textId="77777777" w:rsidR="00505FE4" w:rsidRPr="00DF20FC" w:rsidRDefault="00505FE4" w:rsidP="00F77DC4">
            <w:pPr>
              <w:jc w:val="center"/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18B1B9A" w14:textId="77777777" w:rsidR="00505FE4" w:rsidRPr="00DF20FC" w:rsidRDefault="00505FE4" w:rsidP="00F77DC4">
            <w:pPr>
              <w:jc w:val="center"/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DF20FC" w14:paraId="54E7F99D" w14:textId="77777777" w:rsidTr="00940FC9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B2A12" w14:textId="77777777" w:rsidR="00505FE4" w:rsidRPr="00DF20F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9BBF2" w14:textId="77777777" w:rsidR="00505FE4" w:rsidRPr="00DF20FC" w:rsidRDefault="00505FE4" w:rsidP="00F77DC4">
            <w:pPr>
              <w:jc w:val="center"/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C10BA" w14:textId="77777777" w:rsidR="00505FE4" w:rsidRPr="00DF20FC" w:rsidRDefault="00505FE4" w:rsidP="00F77DC4">
            <w:pPr>
              <w:jc w:val="center"/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 xml:space="preserve">W tym zajęcia powiązane </w:t>
            </w:r>
            <w:r w:rsidRPr="00DF20FC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D0A72EE" w14:textId="77777777" w:rsidR="00505FE4" w:rsidRPr="00DF20FC" w:rsidRDefault="00505FE4" w:rsidP="00F77DC4">
            <w:pPr>
              <w:jc w:val="center"/>
              <w:rPr>
                <w:color w:val="FF0000"/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W tym udział w zajęciach przeprowadzanych z wykorzystaniem metod i</w:t>
            </w:r>
            <w:r w:rsidR="00A4490B" w:rsidRPr="00DF20FC">
              <w:rPr>
                <w:sz w:val="24"/>
                <w:szCs w:val="24"/>
              </w:rPr>
              <w:t> </w:t>
            </w:r>
            <w:r w:rsidRPr="00DF20FC">
              <w:rPr>
                <w:sz w:val="24"/>
                <w:szCs w:val="24"/>
              </w:rPr>
              <w:t>technik kształcenia na odległość</w:t>
            </w:r>
          </w:p>
        </w:tc>
      </w:tr>
      <w:tr w:rsidR="00940FC9" w:rsidRPr="00DF20FC" w14:paraId="04BB952B" w14:textId="77777777" w:rsidTr="00940FC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FDE1D" w14:textId="77777777" w:rsidR="00940FC9" w:rsidRPr="00DF20FC" w:rsidRDefault="00940FC9" w:rsidP="00940FC9">
            <w:pPr>
              <w:spacing w:before="60" w:after="60"/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8F5D3" w14:textId="42FBF6F8" w:rsidR="00940FC9" w:rsidRPr="00DF20FC" w:rsidRDefault="00940FC9" w:rsidP="00940FC9">
            <w:pPr>
              <w:jc w:val="center"/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59B9" w14:textId="77777777" w:rsidR="00940FC9" w:rsidRPr="00DF20FC" w:rsidRDefault="00940FC9" w:rsidP="00940F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8DDF47" w14:textId="77777777" w:rsidR="00940FC9" w:rsidRPr="00DF20FC" w:rsidRDefault="00940FC9" w:rsidP="00940FC9">
            <w:pPr>
              <w:jc w:val="center"/>
              <w:rPr>
                <w:sz w:val="24"/>
                <w:szCs w:val="24"/>
              </w:rPr>
            </w:pPr>
          </w:p>
        </w:tc>
      </w:tr>
      <w:tr w:rsidR="00940FC9" w:rsidRPr="00DF20FC" w14:paraId="7EF89F58" w14:textId="77777777" w:rsidTr="00940FC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63517" w14:textId="77777777" w:rsidR="00940FC9" w:rsidRPr="00DF20FC" w:rsidRDefault="00940FC9" w:rsidP="00940FC9">
            <w:pPr>
              <w:spacing w:before="60" w:after="60"/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F7C1D" w14:textId="573E6AC6" w:rsidR="00940FC9" w:rsidRPr="00DF20FC" w:rsidRDefault="00940FC9" w:rsidP="00940FC9">
            <w:pPr>
              <w:jc w:val="center"/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92653" w14:textId="77777777" w:rsidR="00940FC9" w:rsidRPr="00DF20FC" w:rsidRDefault="00940FC9" w:rsidP="00940F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900410" w14:textId="77777777" w:rsidR="00940FC9" w:rsidRPr="00DF20FC" w:rsidRDefault="00940FC9" w:rsidP="00940FC9">
            <w:pPr>
              <w:jc w:val="center"/>
              <w:rPr>
                <w:sz w:val="24"/>
                <w:szCs w:val="24"/>
              </w:rPr>
            </w:pPr>
          </w:p>
        </w:tc>
      </w:tr>
      <w:tr w:rsidR="00940FC9" w:rsidRPr="00DF20FC" w14:paraId="6F16672A" w14:textId="77777777" w:rsidTr="00940FC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5E264" w14:textId="77777777" w:rsidR="00940FC9" w:rsidRPr="00DF20FC" w:rsidRDefault="00940FC9" w:rsidP="00940FC9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DF20FC">
              <w:rPr>
                <w:sz w:val="24"/>
                <w:szCs w:val="24"/>
              </w:rPr>
              <w:t>Udział w ćwiczeniach audytoryjnych</w:t>
            </w:r>
            <w:r w:rsidRPr="00DF20FC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ACDB4" w14:textId="1093103D" w:rsidR="00940FC9" w:rsidRPr="00DF20FC" w:rsidRDefault="00940FC9" w:rsidP="00940FC9">
            <w:pPr>
              <w:jc w:val="center"/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22EC9" w14:textId="77777777" w:rsidR="00940FC9" w:rsidRPr="00DF20FC" w:rsidRDefault="00940FC9" w:rsidP="00940F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0997EE" w14:textId="77777777" w:rsidR="00940FC9" w:rsidRPr="00DF20FC" w:rsidRDefault="00940FC9" w:rsidP="00940FC9">
            <w:pPr>
              <w:jc w:val="center"/>
              <w:rPr>
                <w:sz w:val="24"/>
                <w:szCs w:val="24"/>
              </w:rPr>
            </w:pPr>
          </w:p>
        </w:tc>
      </w:tr>
      <w:tr w:rsidR="00940FC9" w:rsidRPr="00DF20FC" w14:paraId="2BA27CBF" w14:textId="77777777" w:rsidTr="00940FC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0B111" w14:textId="77777777" w:rsidR="00940FC9" w:rsidRPr="00DF20FC" w:rsidRDefault="00940FC9" w:rsidP="00940FC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5A7EC" w14:textId="74E2B39F" w:rsidR="00940FC9" w:rsidRPr="00DF20FC" w:rsidRDefault="00940FC9" w:rsidP="00940FC9">
            <w:pPr>
              <w:jc w:val="center"/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80543" w14:textId="77777777" w:rsidR="00940FC9" w:rsidRPr="00DF20FC" w:rsidRDefault="00940FC9" w:rsidP="00940F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4ED732" w14:textId="77777777" w:rsidR="00940FC9" w:rsidRPr="00DF20FC" w:rsidRDefault="00940FC9" w:rsidP="00940FC9">
            <w:pPr>
              <w:jc w:val="center"/>
              <w:rPr>
                <w:sz w:val="24"/>
                <w:szCs w:val="24"/>
              </w:rPr>
            </w:pPr>
          </w:p>
        </w:tc>
      </w:tr>
      <w:tr w:rsidR="00940FC9" w:rsidRPr="00DF20FC" w14:paraId="3ED122C5" w14:textId="77777777" w:rsidTr="00940FC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86E3A" w14:textId="77777777" w:rsidR="00940FC9" w:rsidRPr="00DF20FC" w:rsidRDefault="00940FC9" w:rsidP="00940FC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lastRenderedPageBreak/>
              <w:t>Przygotowanie projektu / eseju / itp.</w:t>
            </w:r>
            <w:r w:rsidRPr="00DF20FC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95B72" w14:textId="4DFE80F1" w:rsidR="00940FC9" w:rsidRPr="00DF20FC" w:rsidRDefault="00940FC9" w:rsidP="00940F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5FCFB" w14:textId="77777777" w:rsidR="00940FC9" w:rsidRPr="00DF20FC" w:rsidRDefault="00940FC9" w:rsidP="00940F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86F77B" w14:textId="77777777" w:rsidR="00940FC9" w:rsidRPr="00DF20FC" w:rsidRDefault="00940FC9" w:rsidP="00940FC9">
            <w:pPr>
              <w:jc w:val="center"/>
              <w:rPr>
                <w:sz w:val="24"/>
                <w:szCs w:val="24"/>
              </w:rPr>
            </w:pPr>
          </w:p>
        </w:tc>
      </w:tr>
      <w:tr w:rsidR="00940FC9" w:rsidRPr="00DF20FC" w14:paraId="39A66FD4" w14:textId="77777777" w:rsidTr="00940FC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FA76B" w14:textId="77777777" w:rsidR="00940FC9" w:rsidRPr="00DF20FC" w:rsidRDefault="00940FC9" w:rsidP="00940FC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BB7D" w14:textId="37A57F68" w:rsidR="00940FC9" w:rsidRPr="00DF20FC" w:rsidRDefault="00DF20FC" w:rsidP="00940FC9">
            <w:pPr>
              <w:jc w:val="center"/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3</w:t>
            </w:r>
            <w:r w:rsidR="00940FC9" w:rsidRPr="00DF20FC">
              <w:rPr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3A1EB" w14:textId="77777777" w:rsidR="00940FC9" w:rsidRPr="00DF20FC" w:rsidRDefault="00940FC9" w:rsidP="00940F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27A9B6" w14:textId="77777777" w:rsidR="00940FC9" w:rsidRPr="00DF20FC" w:rsidRDefault="00940FC9" w:rsidP="00940FC9">
            <w:pPr>
              <w:jc w:val="center"/>
              <w:rPr>
                <w:sz w:val="24"/>
                <w:szCs w:val="24"/>
              </w:rPr>
            </w:pPr>
          </w:p>
        </w:tc>
      </w:tr>
      <w:tr w:rsidR="00940FC9" w:rsidRPr="00DF20FC" w14:paraId="59094447" w14:textId="77777777" w:rsidTr="00940FC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CE125" w14:textId="77777777" w:rsidR="00940FC9" w:rsidRPr="00DF20FC" w:rsidRDefault="00940FC9" w:rsidP="00940FC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62D13" w14:textId="10A2B9F9" w:rsidR="00940FC9" w:rsidRPr="00DF20FC" w:rsidRDefault="00940FC9" w:rsidP="00940FC9">
            <w:pPr>
              <w:jc w:val="center"/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3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BE334" w14:textId="77777777" w:rsidR="00940FC9" w:rsidRPr="00DF20FC" w:rsidRDefault="00940FC9" w:rsidP="00940F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B82FA8" w14:textId="77777777" w:rsidR="00940FC9" w:rsidRPr="00DF20FC" w:rsidRDefault="00940FC9" w:rsidP="00940FC9">
            <w:pPr>
              <w:jc w:val="center"/>
              <w:rPr>
                <w:sz w:val="24"/>
                <w:szCs w:val="24"/>
              </w:rPr>
            </w:pPr>
          </w:p>
        </w:tc>
      </w:tr>
      <w:tr w:rsidR="00940FC9" w:rsidRPr="00DF20FC" w14:paraId="471650BD" w14:textId="77777777" w:rsidTr="00940FC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D488F" w14:textId="77777777" w:rsidR="00940FC9" w:rsidRPr="00DF20FC" w:rsidRDefault="00940FC9" w:rsidP="00940FC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57DF2" w14:textId="321D38D6" w:rsidR="00940FC9" w:rsidRPr="00DF20FC" w:rsidRDefault="00940FC9" w:rsidP="00940FC9">
            <w:pPr>
              <w:jc w:val="center"/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DB19D" w14:textId="77777777" w:rsidR="00940FC9" w:rsidRPr="00DF20FC" w:rsidRDefault="00940FC9" w:rsidP="00940F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73A1E3" w14:textId="77777777" w:rsidR="00940FC9" w:rsidRPr="00DF20FC" w:rsidRDefault="00940FC9" w:rsidP="00940FC9">
            <w:pPr>
              <w:jc w:val="center"/>
              <w:rPr>
                <w:sz w:val="24"/>
                <w:szCs w:val="24"/>
              </w:rPr>
            </w:pPr>
          </w:p>
        </w:tc>
      </w:tr>
      <w:tr w:rsidR="00940FC9" w:rsidRPr="00DF20FC" w14:paraId="14CCEA69" w14:textId="77777777" w:rsidTr="00940FC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4433E" w14:textId="77777777" w:rsidR="00940FC9" w:rsidRPr="00DF20FC" w:rsidRDefault="00940FC9" w:rsidP="00940FC9">
            <w:pPr>
              <w:spacing w:before="60" w:after="60"/>
              <w:rPr>
                <w:sz w:val="24"/>
                <w:szCs w:val="24"/>
              </w:rPr>
            </w:pPr>
            <w:r w:rsidRPr="00DF20FC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8089" w14:textId="4E178A11" w:rsidR="00940FC9" w:rsidRPr="00DF20FC" w:rsidRDefault="00940FC9" w:rsidP="00940FC9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1</w:t>
            </w:r>
            <w:r w:rsidR="0082485E" w:rsidRPr="00DF20FC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3C789" w14:textId="77777777" w:rsidR="00940FC9" w:rsidRPr="00DF20FC" w:rsidRDefault="00940FC9" w:rsidP="00940FC9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7A9C59" w14:textId="77777777" w:rsidR="00940FC9" w:rsidRPr="00DF20FC" w:rsidRDefault="00940FC9" w:rsidP="00940FC9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694A5F" w:rsidRPr="00DF20FC" w14:paraId="45176EFC" w14:textId="77777777" w:rsidTr="00A0655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497D16" w14:textId="77777777" w:rsidR="00694A5F" w:rsidRPr="00DF20FC" w:rsidRDefault="00694A5F" w:rsidP="00694A5F">
            <w:pPr>
              <w:spacing w:before="60" w:after="60"/>
              <w:rPr>
                <w:b/>
                <w:sz w:val="24"/>
                <w:szCs w:val="24"/>
              </w:rPr>
            </w:pPr>
            <w:r w:rsidRPr="00DF20FC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62507EA5" w14:textId="4C679303" w:rsidR="00694A5F" w:rsidRPr="00DF20FC" w:rsidRDefault="00694A5F" w:rsidP="00694A5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F20FC">
              <w:rPr>
                <w:b/>
                <w:sz w:val="24"/>
                <w:szCs w:val="24"/>
              </w:rPr>
              <w:t>5 ECTS</w:t>
            </w:r>
          </w:p>
        </w:tc>
      </w:tr>
      <w:tr w:rsidR="00694A5F" w:rsidRPr="00DF20FC" w14:paraId="72FAE5E3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099ABB" w14:textId="77777777" w:rsidR="00694A5F" w:rsidRPr="00DF20FC" w:rsidRDefault="00694A5F" w:rsidP="00694A5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F20FC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E81C1F7" w14:textId="5DBE5E04" w:rsidR="00694A5F" w:rsidRPr="00DF20FC" w:rsidRDefault="00DF20FC" w:rsidP="00694A5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F20FC">
              <w:rPr>
                <w:b/>
                <w:sz w:val="24"/>
                <w:szCs w:val="24"/>
              </w:rPr>
              <w:t>0</w:t>
            </w:r>
            <w:r w:rsidR="00694A5F" w:rsidRPr="00DF20FC">
              <w:rPr>
                <w:b/>
                <w:sz w:val="24"/>
                <w:szCs w:val="24"/>
              </w:rPr>
              <w:t xml:space="preserve"> ECTS</w:t>
            </w:r>
          </w:p>
        </w:tc>
      </w:tr>
      <w:tr w:rsidR="00694A5F" w:rsidRPr="00DF20FC" w14:paraId="78EB783A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522868" w14:textId="77777777" w:rsidR="00694A5F" w:rsidRPr="00DF20FC" w:rsidRDefault="00694A5F" w:rsidP="00694A5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DF20F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50E4E9D5" w14:textId="77777777" w:rsidR="00694A5F" w:rsidRPr="00DF20FC" w:rsidRDefault="00694A5F" w:rsidP="00694A5F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694A5F" w:rsidRPr="00DF20FC" w14:paraId="32AB848F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7C703FD4" w14:textId="77777777" w:rsidR="00694A5F" w:rsidRPr="00DF20FC" w:rsidRDefault="00694A5F" w:rsidP="00694A5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CE9A352" w14:textId="4EEE60B1" w:rsidR="00694A5F" w:rsidRPr="00DF20FC" w:rsidRDefault="00694A5F" w:rsidP="00694A5F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F20FC">
              <w:rPr>
                <w:sz w:val="24"/>
                <w:szCs w:val="24"/>
              </w:rPr>
              <w:t>3</w:t>
            </w:r>
            <w:r w:rsidR="00DF20FC" w:rsidRPr="00DF20FC">
              <w:rPr>
                <w:sz w:val="24"/>
                <w:szCs w:val="24"/>
              </w:rPr>
              <w:t>8</w:t>
            </w:r>
          </w:p>
          <w:p w14:paraId="794DA478" w14:textId="652E07D2" w:rsidR="00694A5F" w:rsidRPr="00DF20FC" w:rsidRDefault="00694A5F" w:rsidP="00694A5F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F20FC">
              <w:rPr>
                <w:b/>
                <w:sz w:val="24"/>
                <w:szCs w:val="24"/>
              </w:rPr>
              <w:t>1,</w:t>
            </w:r>
            <w:r w:rsidR="00DF20FC" w:rsidRPr="00DF20FC">
              <w:rPr>
                <w:b/>
                <w:sz w:val="24"/>
                <w:szCs w:val="24"/>
              </w:rPr>
              <w:t>5</w:t>
            </w:r>
            <w:r w:rsidRPr="00DF20FC">
              <w:rPr>
                <w:b/>
                <w:sz w:val="24"/>
                <w:szCs w:val="24"/>
              </w:rPr>
              <w:t xml:space="preserve"> ECTS</w:t>
            </w:r>
          </w:p>
        </w:tc>
      </w:tr>
    </w:tbl>
    <w:p w14:paraId="79092A40" w14:textId="77777777" w:rsidR="00DB50E0" w:rsidRPr="00DF20FC" w:rsidRDefault="00DB50E0" w:rsidP="00505FE4">
      <w:pPr>
        <w:rPr>
          <w:sz w:val="24"/>
          <w:szCs w:val="24"/>
        </w:rPr>
      </w:pPr>
    </w:p>
    <w:sectPr w:rsidR="00DB50E0" w:rsidRPr="00DF20FC" w:rsidSect="006369D6">
      <w:footerReference w:type="even" r:id="rId10"/>
      <w:footerReference w:type="default" r:id="rId11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A40676" w14:textId="77777777" w:rsidR="0031323C" w:rsidRDefault="0031323C" w:rsidP="00505FE4">
      <w:r>
        <w:separator/>
      </w:r>
    </w:p>
  </w:endnote>
  <w:endnote w:type="continuationSeparator" w:id="0">
    <w:p w14:paraId="1910ED2C" w14:textId="77777777" w:rsidR="0031323C" w:rsidRDefault="0031323C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849E64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5BD57F8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F4FF13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CEA3BAA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AE0D27" w14:textId="77777777" w:rsidR="0031323C" w:rsidRDefault="0031323C" w:rsidP="00505FE4">
      <w:r>
        <w:separator/>
      </w:r>
    </w:p>
  </w:footnote>
  <w:footnote w:type="continuationSeparator" w:id="0">
    <w:p w14:paraId="69384E42" w14:textId="77777777" w:rsidR="0031323C" w:rsidRDefault="0031323C" w:rsidP="00505FE4">
      <w:r>
        <w:continuationSeparator/>
      </w:r>
    </w:p>
  </w:footnote>
  <w:footnote w:id="1">
    <w:p w14:paraId="71A0117D" w14:textId="77777777" w:rsidR="00694A5F" w:rsidRDefault="00694A5F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2148"/>
        </w:tabs>
        <w:ind w:left="2148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868"/>
        </w:tabs>
        <w:ind w:left="2868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3228"/>
        </w:tabs>
        <w:ind w:left="3228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3588"/>
        </w:tabs>
        <w:ind w:left="3588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948"/>
        </w:tabs>
        <w:ind w:left="3948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4308"/>
        </w:tabs>
        <w:ind w:left="4308" w:hanging="360"/>
      </w:pPr>
      <w:rPr>
        <w:b w:val="0"/>
        <w:bCs w:val="0"/>
      </w:rPr>
    </w:lvl>
  </w:abstractNum>
  <w:abstractNum w:abstractNumId="1" w15:restartNumberingAfterBreak="0">
    <w:nsid w:val="47D16425"/>
    <w:multiLevelType w:val="hybridMultilevel"/>
    <w:tmpl w:val="52E0D4F2"/>
    <w:lvl w:ilvl="0" w:tplc="A23075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CCC7251"/>
    <w:multiLevelType w:val="hybridMultilevel"/>
    <w:tmpl w:val="52E0D4F2"/>
    <w:lvl w:ilvl="0" w:tplc="A23075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25544337">
    <w:abstractNumId w:val="1"/>
  </w:num>
  <w:num w:numId="2" w16cid:durableId="1831481222">
    <w:abstractNumId w:val="2"/>
  </w:num>
  <w:num w:numId="3" w16cid:durableId="1380714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77"/>
    <w:rsid w:val="00062C26"/>
    <w:rsid w:val="001A309F"/>
    <w:rsid w:val="00253C82"/>
    <w:rsid w:val="002A7236"/>
    <w:rsid w:val="002D7720"/>
    <w:rsid w:val="0031323C"/>
    <w:rsid w:val="0044600F"/>
    <w:rsid w:val="00505FE4"/>
    <w:rsid w:val="00523AA2"/>
    <w:rsid w:val="005A072D"/>
    <w:rsid w:val="005A4F77"/>
    <w:rsid w:val="006369D6"/>
    <w:rsid w:val="00694A5F"/>
    <w:rsid w:val="006B00BA"/>
    <w:rsid w:val="00745603"/>
    <w:rsid w:val="0082485E"/>
    <w:rsid w:val="00857978"/>
    <w:rsid w:val="0089557C"/>
    <w:rsid w:val="008A2D5A"/>
    <w:rsid w:val="00923DCC"/>
    <w:rsid w:val="00940230"/>
    <w:rsid w:val="00940FC9"/>
    <w:rsid w:val="00957035"/>
    <w:rsid w:val="00A0655B"/>
    <w:rsid w:val="00A135E8"/>
    <w:rsid w:val="00A4490B"/>
    <w:rsid w:val="00A9190C"/>
    <w:rsid w:val="00B22CBD"/>
    <w:rsid w:val="00B92CA8"/>
    <w:rsid w:val="00BB17A0"/>
    <w:rsid w:val="00BF0F01"/>
    <w:rsid w:val="00C07826"/>
    <w:rsid w:val="00C81090"/>
    <w:rsid w:val="00DB50E0"/>
    <w:rsid w:val="00DF20FC"/>
    <w:rsid w:val="00E30700"/>
    <w:rsid w:val="00E50DDB"/>
    <w:rsid w:val="00E75E1E"/>
    <w:rsid w:val="00FC6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6385"/>
    <o:shapelayout v:ext="edit">
      <o:idmap v:ext="edit" data="1"/>
    </o:shapelayout>
  </w:shapeDefaults>
  <w:decimalSymbol w:val=","/>
  <w:listSeparator w:val=";"/>
  <w14:docId w14:val="752520A8"/>
  <w15:chartTrackingRefBased/>
  <w15:docId w15:val="{D59A6C4C-4713-487B-A47E-B02AC14DF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character" w:customStyle="1" w:styleId="wrtext">
    <w:name w:val="wrtext"/>
    <w:basedOn w:val="Domylnaczcionkaakapitu"/>
    <w:rsid w:val="00062C26"/>
  </w:style>
  <w:style w:type="paragraph" w:styleId="Akapitzlist">
    <w:name w:val="List Paragraph"/>
    <w:basedOn w:val="Normalny"/>
    <w:uiPriority w:val="34"/>
    <w:qFormat/>
    <w:rsid w:val="00940FC9"/>
    <w:pPr>
      <w:ind w:left="720"/>
      <w:contextualSpacing/>
    </w:pPr>
  </w:style>
  <w:style w:type="paragraph" w:customStyle="1" w:styleId="NormalnyWeb1">
    <w:name w:val="Normalny (Web)1"/>
    <w:basedOn w:val="Normalny"/>
    <w:rsid w:val="00940FC9"/>
    <w:pPr>
      <w:spacing w:before="161" w:after="161"/>
    </w:pPr>
    <w:rPr>
      <w:rFonts w:ascii="inherit" w:hAnsi="inheri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entrum%20Matematyki\Downloads\Szablon_2023_77_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B0A2AD-5547-44D9-B320-077DC5710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99BDE3-73F1-425E-99D1-D825529599E7}">
  <ds:schemaRefs>
    <ds:schemaRef ds:uri="http://schemas.microsoft.com/office/2006/documentManagement/types"/>
    <ds:schemaRef ds:uri="http://purl.org/dc/dcmitype/"/>
    <ds:schemaRef ds:uri="http://purl.org/dc/elements/1.1/"/>
    <ds:schemaRef ds:uri="http://www.w3.org/XML/1998/namespace"/>
    <ds:schemaRef ds:uri="493e9172-559f-416f-8a55-bfbe9458d631"/>
    <ds:schemaRef ds:uri="http://purl.org/dc/terms/"/>
    <ds:schemaRef ds:uri="http://schemas.openxmlformats.org/package/2006/metadata/core-properties"/>
    <ds:schemaRef ds:uri="15fbf015-b47d-4de1-82ec-0bcc67c0ef8a"/>
    <ds:schemaRef ds:uri="http://schemas.microsoft.com/office/infopath/2007/PartnerControl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Szablon_2023_77_Karta przedmiotu</Template>
  <TotalTime>21</TotalTime>
  <Pages>5</Pages>
  <Words>1524</Words>
  <Characters>9149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10652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Centrum Matematyki</dc:creator>
  <cp:keywords/>
  <dc:description/>
  <cp:lastModifiedBy>Teresa Jurewicz-Obrzut</cp:lastModifiedBy>
  <cp:revision>17</cp:revision>
  <cp:lastPrinted>2023-12-05T12:20:00Z</cp:lastPrinted>
  <dcterms:created xsi:type="dcterms:W3CDTF">2024-07-16T07:14:00Z</dcterms:created>
  <dcterms:modified xsi:type="dcterms:W3CDTF">2024-08-21T13:48:00Z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